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F54880" w:rsidRPr="00371815" w:rsidTr="004F243C">
        <w:trPr>
          <w:trHeight w:val="1560"/>
        </w:trPr>
        <w:tc>
          <w:tcPr>
            <w:tcW w:w="2976" w:type="dxa"/>
          </w:tcPr>
          <w:p w:rsidR="00F54880" w:rsidRPr="006A6255" w:rsidRDefault="00F54880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F54880" w:rsidRDefault="00F54880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баевского муниципального района на 2020 год и на план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вый период 2021 и 2022 годы</w:t>
            </w:r>
          </w:p>
          <w:p w:rsidR="00F54880" w:rsidRPr="00C92A5E" w:rsidRDefault="00F54880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>
              <w:rPr>
                <w:rFonts w:ascii="Times New Roman" w:hAnsi="Times New Roman"/>
                <w:sz w:val="20"/>
              </w:rPr>
              <w:t xml:space="preserve"> декабря </w:t>
            </w:r>
            <w:r w:rsidRPr="00C92A5E">
              <w:rPr>
                <w:rFonts w:ascii="Times New Roman" w:hAnsi="Times New Roman"/>
                <w:sz w:val="20"/>
              </w:rPr>
              <w:t>201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F54880" w:rsidRDefault="00F54880" w:rsidP="00D44BA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54880" w:rsidRPr="00D44BA9" w:rsidRDefault="00F54880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F54880" w:rsidRDefault="00F5488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4880" w:rsidRDefault="00F5488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F54880" w:rsidRDefault="00F5488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(государственным</w:t>
      </w:r>
      <w:r>
        <w:rPr>
          <w:rFonts w:ascii="Times New Roman" w:hAnsi="Times New Roman"/>
          <w:sz w:val="28"/>
          <w:szCs w:val="28"/>
        </w:rPr>
        <w:t xml:space="preserve"> и 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Аксубаевского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F54880" w:rsidRPr="00554794" w:rsidRDefault="00F54880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F54880" w:rsidRPr="00183A23" w:rsidRDefault="00F54880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54880" w:rsidRPr="00183A23" w:rsidRDefault="00F54880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F54880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880" w:rsidRPr="004C4EEA" w:rsidRDefault="00F54880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54880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880" w:rsidRPr="004C4EE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880" w:rsidRPr="004C4EEA" w:rsidRDefault="00F54880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4880" w:rsidRPr="004C4EEA" w:rsidRDefault="00F54880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4880" w:rsidRPr="00371815" w:rsidTr="00821AB2">
        <w:trPr>
          <w:trHeight w:val="569"/>
        </w:trPr>
        <w:tc>
          <w:tcPr>
            <w:tcW w:w="4671" w:type="dxa"/>
            <w:vAlign w:val="bottom"/>
          </w:tcPr>
          <w:p w:rsidR="00F54880" w:rsidRPr="0042756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F54880" w:rsidRPr="0035490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F54880" w:rsidRPr="0035490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35490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35490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3F6638" w:rsidRDefault="00F54880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3F6638">
              <w:rPr>
                <w:rFonts w:ascii="Times New Roman" w:hAnsi="Times New Roman"/>
                <w:b/>
                <w:iCs/>
              </w:rPr>
              <w:t>439,8</w:t>
            </w:r>
          </w:p>
        </w:tc>
      </w:tr>
      <w:tr w:rsidR="00F54880" w:rsidRPr="00371815" w:rsidTr="00821AB2">
        <w:trPr>
          <w:trHeight w:val="569"/>
        </w:trPr>
        <w:tc>
          <w:tcPr>
            <w:tcW w:w="4671" w:type="dxa"/>
            <w:vAlign w:val="bottom"/>
          </w:tcPr>
          <w:p w:rsidR="00F54880" w:rsidRPr="00710F7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3F6638" w:rsidRDefault="00F5488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F54880" w:rsidRPr="00371815" w:rsidTr="00821AB2">
        <w:trPr>
          <w:trHeight w:val="569"/>
        </w:trPr>
        <w:tc>
          <w:tcPr>
            <w:tcW w:w="4671" w:type="dxa"/>
            <w:vAlign w:val="bottom"/>
          </w:tcPr>
          <w:p w:rsidR="00F54880" w:rsidRPr="00710F7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«Профилактика 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фекционных заболеваний, включая иммун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профилактику»</w:t>
            </w:r>
          </w:p>
        </w:tc>
        <w:tc>
          <w:tcPr>
            <w:tcW w:w="1838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3F6638" w:rsidRDefault="00F5488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F54880" w:rsidRPr="00371815" w:rsidTr="00821AB2">
        <w:trPr>
          <w:trHeight w:val="569"/>
        </w:trPr>
        <w:tc>
          <w:tcPr>
            <w:tcW w:w="4671" w:type="dxa"/>
            <w:vAlign w:val="bottom"/>
          </w:tcPr>
          <w:p w:rsidR="00F54880" w:rsidRPr="00710F7F" w:rsidRDefault="00F5488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F54880" w:rsidRPr="00710F7F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3F6638" w:rsidRDefault="00F54880" w:rsidP="00204EE0">
            <w:pPr>
              <w:jc w:val="center"/>
              <w:rPr>
                <w:rFonts w:ascii="Times New Roman" w:hAnsi="Times New Roman"/>
                <w:iCs/>
              </w:rPr>
            </w:pPr>
            <w:r w:rsidRPr="003F6638">
              <w:rPr>
                <w:rFonts w:ascii="Times New Roman" w:hAnsi="Times New Roman"/>
                <w:iCs/>
              </w:rPr>
              <w:t>439,8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10F7F" w:rsidRDefault="00F5488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710F7F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F54880" w:rsidRPr="00710F7F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F6638" w:rsidRDefault="00F5488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10F7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F6638" w:rsidRDefault="00F5488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10F7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F54880" w:rsidRPr="00710F7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54880" w:rsidRPr="003F6638" w:rsidRDefault="00F54880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F6638">
              <w:rPr>
                <w:rFonts w:ascii="Times New Roman" w:hAnsi="Times New Roman"/>
                <w:lang w:eastAsia="ru-RU"/>
              </w:rPr>
              <w:t>439,8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E950C5" w:rsidRDefault="00F54880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950C5">
              <w:rPr>
                <w:rFonts w:ascii="Times New Roman" w:hAnsi="Times New Roman"/>
                <w:b/>
                <w:lang w:eastAsia="ru-RU"/>
              </w:rPr>
              <w:t>495482,9</w:t>
            </w:r>
          </w:p>
        </w:tc>
      </w:tr>
      <w:tr w:rsidR="00F54880" w:rsidRPr="00371815" w:rsidTr="002F3208">
        <w:trPr>
          <w:trHeight w:val="569"/>
        </w:trPr>
        <w:tc>
          <w:tcPr>
            <w:tcW w:w="4671" w:type="dxa"/>
            <w:vAlign w:val="bottom"/>
          </w:tcPr>
          <w:p w:rsidR="00F54880" w:rsidRPr="00054682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F54880" w:rsidRPr="0005468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F54880" w:rsidRPr="0005468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05468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05468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797B45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104220,1</w:t>
            </w:r>
          </w:p>
        </w:tc>
      </w:tr>
      <w:tr w:rsidR="00F54880" w:rsidRPr="00371815" w:rsidTr="002F3208">
        <w:trPr>
          <w:trHeight w:val="569"/>
        </w:trPr>
        <w:tc>
          <w:tcPr>
            <w:tcW w:w="4671" w:type="dxa"/>
            <w:vAlign w:val="bottom"/>
          </w:tcPr>
          <w:p w:rsidR="00F54880" w:rsidRPr="00DE343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льного образования в муниципальных дошк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льных образовательных организациях»</w:t>
            </w:r>
          </w:p>
        </w:tc>
        <w:tc>
          <w:tcPr>
            <w:tcW w:w="1838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797B45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F54880" w:rsidRPr="00371815" w:rsidTr="009B235F">
        <w:trPr>
          <w:trHeight w:val="569"/>
        </w:trPr>
        <w:tc>
          <w:tcPr>
            <w:tcW w:w="4671" w:type="dxa"/>
            <w:vAlign w:val="bottom"/>
          </w:tcPr>
          <w:p w:rsidR="00F54880" w:rsidRPr="00DE343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E343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797B45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F54880" w:rsidRPr="00371815" w:rsidTr="009B235F">
        <w:trPr>
          <w:trHeight w:val="569"/>
        </w:trPr>
        <w:tc>
          <w:tcPr>
            <w:tcW w:w="4671" w:type="dxa"/>
            <w:vAlign w:val="bottom"/>
          </w:tcPr>
          <w:p w:rsidR="00F54880" w:rsidRPr="00A67EC9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797B45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F54880" w:rsidRPr="00371815" w:rsidTr="00C56A86">
        <w:trPr>
          <w:trHeight w:val="569"/>
        </w:trPr>
        <w:tc>
          <w:tcPr>
            <w:tcW w:w="4671" w:type="dxa"/>
            <w:vAlign w:val="bottom"/>
          </w:tcPr>
          <w:p w:rsidR="00F54880" w:rsidRPr="00A67EC9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A67EC9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F54880" w:rsidRPr="00A67EC9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797B45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F54880" w:rsidRPr="00371815" w:rsidTr="00C56A86">
        <w:trPr>
          <w:trHeight w:val="569"/>
        </w:trPr>
        <w:tc>
          <w:tcPr>
            <w:tcW w:w="4671" w:type="dxa"/>
            <w:vAlign w:val="bottom"/>
          </w:tcPr>
          <w:p w:rsidR="00F54880" w:rsidRPr="00A67EC9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54880" w:rsidRPr="00A67EC9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F54880" w:rsidRPr="00A67EC9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67EC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F54880" w:rsidRPr="00797B45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797B45">
              <w:rPr>
                <w:rFonts w:ascii="Times New Roman" w:hAnsi="Times New Roman"/>
              </w:rPr>
              <w:t>41470,1</w:t>
            </w:r>
          </w:p>
        </w:tc>
      </w:tr>
      <w:tr w:rsidR="00F54880" w:rsidRPr="00371815" w:rsidTr="00D1087B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Основное мероприятие Реализация дошкол</w:t>
            </w:r>
            <w:r w:rsidRPr="00A76068">
              <w:rPr>
                <w:rFonts w:ascii="Times New Roman" w:hAnsi="Times New Roman"/>
                <w:lang w:eastAsia="ru-RU"/>
              </w:rPr>
              <w:t>ь</w:t>
            </w:r>
            <w:r w:rsidRPr="00A76068">
              <w:rPr>
                <w:rFonts w:ascii="Times New Roman" w:hAnsi="Times New Roman"/>
                <w:lang w:eastAsia="ru-RU"/>
              </w:rPr>
              <w:t>ного образования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F07529" w:rsidRDefault="00F54880" w:rsidP="00A45075">
            <w:pPr>
              <w:jc w:val="center"/>
              <w:rPr>
                <w:rFonts w:ascii="Times New Roman" w:hAnsi="Times New Roman"/>
              </w:rPr>
            </w:pPr>
            <w:r w:rsidRPr="00F07529">
              <w:rPr>
                <w:rFonts w:ascii="Times New Roman" w:hAnsi="Times New Roman"/>
              </w:rPr>
              <w:t>62750</w:t>
            </w:r>
          </w:p>
        </w:tc>
      </w:tr>
      <w:tr w:rsidR="00F54880" w:rsidRPr="00371815" w:rsidTr="00D1087B">
        <w:trPr>
          <w:trHeight w:val="569"/>
        </w:trPr>
        <w:tc>
          <w:tcPr>
            <w:tcW w:w="4671" w:type="dxa"/>
            <w:vAlign w:val="bottom"/>
          </w:tcPr>
          <w:p w:rsidR="00F54880" w:rsidRPr="00D21190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A32935" w:rsidRDefault="00F54880" w:rsidP="00724CE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31273.2</w:t>
            </w:r>
          </w:p>
        </w:tc>
      </w:tr>
      <w:tr w:rsidR="00F5488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B558E1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B558E1">
              <w:rPr>
                <w:rFonts w:ascii="Times New Roman" w:hAnsi="Times New Roman"/>
              </w:rPr>
              <w:t>1000</w:t>
            </w:r>
          </w:p>
        </w:tc>
      </w:tr>
      <w:tr w:rsidR="00F5488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AD50A1" w:rsidRDefault="00F54880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 w:rsidRPr="00B558E1">
              <w:rPr>
                <w:rFonts w:ascii="Times New Roman" w:hAnsi="Times New Roman"/>
              </w:rPr>
              <w:t>1000</w:t>
            </w:r>
          </w:p>
        </w:tc>
      </w:tr>
      <w:tr w:rsidR="00F5488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76068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F54880" w:rsidRPr="00AD50A1" w:rsidRDefault="00F54880" w:rsidP="00A45075">
            <w:pPr>
              <w:jc w:val="center"/>
              <w:rPr>
                <w:rFonts w:ascii="Times New Roman" w:hAnsi="Times New Roman"/>
                <w:color w:val="FF0000"/>
              </w:rPr>
            </w:pPr>
            <w:r w:rsidRPr="00B558E1">
              <w:rPr>
                <w:rFonts w:ascii="Times New Roman" w:hAnsi="Times New Roman"/>
              </w:rPr>
              <w:t>1000</w:t>
            </w:r>
          </w:p>
        </w:tc>
      </w:tr>
      <w:tr w:rsidR="00F5488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A32935" w:rsidRDefault="00F54880" w:rsidP="00A45075">
            <w:pPr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30273.2</w:t>
            </w:r>
          </w:p>
        </w:tc>
      </w:tr>
      <w:tr w:rsidR="00F54880" w:rsidRPr="00371815" w:rsidTr="00907C9E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F54880" w:rsidRPr="00A32935" w:rsidRDefault="00F54880" w:rsidP="00A45075">
            <w:pPr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30273.2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A32935" w:rsidRDefault="00F54880" w:rsidP="00735E3E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  <w:lang w:val="en-US"/>
              </w:rPr>
              <w:t>30273.2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1190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субсидий из бюджета РТ</w:t>
            </w:r>
          </w:p>
        </w:tc>
        <w:tc>
          <w:tcPr>
            <w:tcW w:w="1838" w:type="dxa"/>
            <w:vAlign w:val="bottom"/>
          </w:tcPr>
          <w:p w:rsidR="00F54880" w:rsidRPr="00D2119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12353" w:rsidRDefault="00F54880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31476.8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12353" w:rsidRDefault="00F54880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31476.8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7216E4" w:rsidRDefault="00F54880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31476.8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F54880" w:rsidRPr="00A7606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76068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7216E4" w:rsidRDefault="00F54880" w:rsidP="00735E3E">
            <w:pPr>
              <w:spacing w:after="12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31476.8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07529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07529">
              <w:rPr>
                <w:rFonts w:ascii="Times New Roman" w:hAnsi="Times New Roman"/>
                <w:lang w:eastAsia="ru-RU"/>
              </w:rPr>
              <w:t>353504,8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общего образования в государственных образовател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ных организациях»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E33050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</w:rPr>
              <w:t>200837,6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B7D5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1B7D5F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val="en-US" w:eastAsia="ru-RU"/>
              </w:rPr>
            </w:pPr>
            <w:r>
              <w:rPr>
                <w:rFonts w:ascii="Times New Roman" w:hAnsi="Times New Roman"/>
                <w:lang w:val="en-US"/>
              </w:rPr>
              <w:t>18600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E33050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</w:rPr>
              <w:t>4600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</w:rPr>
              <w:t>4600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</w:rPr>
              <w:t>4600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4E3ED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E33050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5800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E33050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5800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E33050" w:rsidRDefault="00F5488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5800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D792B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54880" w:rsidRPr="002D792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2D792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2D792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2D792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E33050" w:rsidRDefault="00F5488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8200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8200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D43E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8200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B7D5F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субс</w:t>
            </w:r>
            <w:r w:rsidRPr="001B7D5F">
              <w:rPr>
                <w:rFonts w:ascii="Times New Roman" w:hAnsi="Times New Roman"/>
                <w:color w:val="000000"/>
              </w:rPr>
              <w:t>и</w:t>
            </w:r>
            <w:r w:rsidRPr="001B7D5F">
              <w:rPr>
                <w:rFonts w:ascii="Times New Roman" w:hAnsi="Times New Roman"/>
                <w:color w:val="000000"/>
              </w:rPr>
              <w:t>дий из бюджета РТ</w:t>
            </w:r>
          </w:p>
        </w:tc>
        <w:tc>
          <w:tcPr>
            <w:tcW w:w="1838" w:type="dxa"/>
            <w:vAlign w:val="bottom"/>
          </w:tcPr>
          <w:p w:rsidR="00F54880" w:rsidRPr="001B7D5F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F54880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E33050" w:rsidRDefault="00F5488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182237,6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E33050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182237,6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4E3ED0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182237,6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D792B" w:rsidRDefault="00F54880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54880" w:rsidRPr="002D792B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F54880" w:rsidRPr="002D792B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2D792B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D792B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33050">
              <w:rPr>
                <w:rFonts w:ascii="Times New Roman" w:hAnsi="Times New Roman"/>
                <w:lang w:eastAsia="ru-RU"/>
              </w:rPr>
              <w:t>182237,6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212C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госуда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ственных гарантий реализации прав на пол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чение общедоступного и бесплатного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доступного и бесплатного дошкольного, 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чального общего, основного общего, среднего общего образования в муниципальных общ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образовательных организациях, обеспечение дополнительного образования детей в мун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ципальных общеобразовательных организац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ях»</w:t>
            </w:r>
          </w:p>
        </w:tc>
        <w:tc>
          <w:tcPr>
            <w:tcW w:w="1838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801D2D" w:rsidRDefault="00F5488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152667,2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212C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C4284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212C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212C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212C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212C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148280,8</w:t>
            </w:r>
          </w:p>
        </w:tc>
      </w:tr>
      <w:tr w:rsidR="00F54880" w:rsidRPr="00371815" w:rsidTr="003A3B3E">
        <w:trPr>
          <w:trHeight w:val="569"/>
        </w:trPr>
        <w:tc>
          <w:tcPr>
            <w:tcW w:w="4671" w:type="dxa"/>
            <w:vAlign w:val="bottom"/>
          </w:tcPr>
          <w:p w:rsidR="00F54880" w:rsidRPr="00A144E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C4284E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F54880" w:rsidRPr="00371815" w:rsidTr="003A3B3E">
        <w:trPr>
          <w:trHeight w:val="569"/>
        </w:trPr>
        <w:tc>
          <w:tcPr>
            <w:tcW w:w="4671" w:type="dxa"/>
            <w:vAlign w:val="bottom"/>
          </w:tcPr>
          <w:p w:rsidR="00F54880" w:rsidRPr="00A144E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F54880" w:rsidRPr="00C4284E" w:rsidRDefault="00F54880" w:rsidP="00724CE9">
            <w:pPr>
              <w:jc w:val="center"/>
              <w:rPr>
                <w:rFonts w:ascii="Times New Roman" w:hAnsi="Times New Roman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144E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144E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C4284E">
              <w:rPr>
                <w:rFonts w:ascii="Times New Roman" w:hAnsi="Times New Roman"/>
              </w:rPr>
              <w:t>344,5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62A50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801D2D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4041,9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144E8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801D2D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3963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E8153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E8153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E8153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3963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E8153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E8153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E8153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01D2D">
              <w:rPr>
                <w:rFonts w:ascii="Times New Roman" w:hAnsi="Times New Roman"/>
              </w:rPr>
              <w:t>3963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8153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A144E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801D2D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801D2D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801D2D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01D2D">
              <w:rPr>
                <w:rFonts w:ascii="Times New Roman" w:hAnsi="Times New Roman"/>
                <w:lang w:eastAsia="ru-RU"/>
              </w:rPr>
              <w:t>78,9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20C2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F54880" w:rsidRPr="00220C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F54880" w:rsidRPr="00220C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220C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220C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27793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A5DB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Основное мероприятие «Организация предо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тавления дополнительного образования детей в муниципальных организациях»</w:t>
            </w:r>
          </w:p>
        </w:tc>
        <w:tc>
          <w:tcPr>
            <w:tcW w:w="1838" w:type="dxa"/>
            <w:vAlign w:val="bottom"/>
          </w:tcPr>
          <w:p w:rsidR="00F54880" w:rsidRPr="004A5DB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F54880" w:rsidRPr="004A5DB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4A5DB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4A5DB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27793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E11B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E11B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E11B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775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775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02 3 01 4231 0</w:t>
            </w:r>
          </w:p>
        </w:tc>
        <w:tc>
          <w:tcPr>
            <w:tcW w:w="1015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775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14465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33796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7849B3" w:rsidRDefault="00F54880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F54880" w:rsidRPr="00981F5E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81F5E">
              <w:rPr>
                <w:rFonts w:ascii="Times New Roman" w:hAnsi="Times New Roman"/>
                <w:lang w:eastAsia="ru-RU"/>
              </w:rPr>
              <w:t>13328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осущ</w:t>
            </w:r>
            <w:r w:rsidRPr="00460392">
              <w:rPr>
                <w:rFonts w:ascii="Times New Roman" w:hAnsi="Times New Roman"/>
                <w:color w:val="000000"/>
              </w:rPr>
              <w:t>е</w:t>
            </w:r>
            <w:r w:rsidRPr="00460392">
              <w:rPr>
                <w:rFonts w:ascii="Times New Roman" w:hAnsi="Times New Roman"/>
                <w:color w:val="000000"/>
              </w:rPr>
              <w:t>ствляющих обеспечение образовательной де</w:t>
            </w:r>
            <w:r w:rsidRPr="00460392">
              <w:rPr>
                <w:rFonts w:ascii="Times New Roman" w:hAnsi="Times New Roman"/>
                <w:color w:val="000000"/>
              </w:rPr>
              <w:t>я</w:t>
            </w:r>
            <w:r w:rsidRPr="00460392">
              <w:rPr>
                <w:rFonts w:ascii="Times New Roman" w:hAnsi="Times New Roman"/>
                <w:color w:val="000000"/>
              </w:rPr>
              <w:t>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</w:t>
            </w:r>
            <w:r w:rsidRPr="00460392">
              <w:rPr>
                <w:rFonts w:ascii="Times New Roman" w:hAnsi="Times New Roman"/>
              </w:rPr>
              <w:t>о</w:t>
            </w:r>
            <w:r w:rsidRPr="00460392">
              <w:rPr>
                <w:rFonts w:ascii="Times New Roman" w:hAnsi="Times New Roman"/>
              </w:rPr>
              <w:t>ведения мероприятий в области образования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«Разработка и внедр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ние системы оценки качества образования»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9965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290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260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494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494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F54880" w:rsidRPr="000544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0544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0544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4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C83ECA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A1C58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F54880" w:rsidRPr="002A1C5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2A1C5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2A1C5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2A1C5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9215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861C8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1861C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1861C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1861C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1861C8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1861C8" w:rsidRDefault="00F54880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7593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93CCB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93CCB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4C391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93CCB" w:rsidRDefault="00F54880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9713E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1594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E93CCB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25B18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8153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E93CCB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325B18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25B18"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D1E99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75C16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75C16">
              <w:rPr>
                <w:rFonts w:ascii="Times New Roman" w:hAnsi="Times New Roman"/>
                <w:b/>
                <w:lang w:eastAsia="ru-RU"/>
              </w:rPr>
              <w:t>34834,5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60560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питан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ем обучающихся в образовательных организ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циях»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60560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Оказание других видов социальной помощи (питание  учащихся)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60560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60560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60560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4579,3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03 1 02 0551 0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F54880" w:rsidRPr="00B60560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60560">
              <w:rPr>
                <w:rFonts w:ascii="Times New Roman" w:hAnsi="Times New Roman"/>
                <w:lang w:eastAsia="ru-RU"/>
              </w:rPr>
              <w:t>4668,2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91DE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91DEE">
              <w:rPr>
                <w:rFonts w:ascii="Times New Roman" w:hAnsi="Times New Roman"/>
                <w:lang w:eastAsia="ru-RU"/>
              </w:rPr>
              <w:t>30255,2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2A36CE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36CE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70478" w:rsidRDefault="00F54880" w:rsidP="00153BF3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Основное мероприятие «Создание благопр</w:t>
            </w:r>
            <w:r w:rsidRPr="00B70478">
              <w:rPr>
                <w:rFonts w:ascii="Times New Roman" w:hAnsi="Times New Roman"/>
                <w:color w:val="000000"/>
              </w:rPr>
              <w:t>и</w:t>
            </w:r>
            <w:r w:rsidRPr="00B70478">
              <w:rPr>
                <w:rFonts w:ascii="Times New Roman" w:hAnsi="Times New Roman"/>
                <w:color w:val="000000"/>
              </w:rPr>
              <w:t>ятных условий для устройства детей-сирот и детей, оставшихся без попечения родителей, на воспитание в семью»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24176,9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BB597A" w:rsidRDefault="00F54880" w:rsidP="00153BF3">
            <w:pPr>
              <w:rPr>
                <w:rFonts w:ascii="Times New Roman" w:hAnsi="Times New Roman"/>
              </w:rPr>
            </w:pPr>
            <w:r w:rsidRPr="00BB597A">
              <w:rPr>
                <w:rFonts w:ascii="Times New Roman" w:hAnsi="Times New Roman"/>
                <w:color w:val="000000"/>
              </w:rPr>
              <w:t>Выплаты приемной семье на содержание п</w:t>
            </w:r>
            <w:r w:rsidRPr="00BB597A">
              <w:rPr>
                <w:rFonts w:ascii="Times New Roman" w:hAnsi="Times New Roman"/>
                <w:color w:val="000000"/>
              </w:rPr>
              <w:t>о</w:t>
            </w:r>
            <w:r w:rsidRPr="00BB597A">
              <w:rPr>
                <w:rFonts w:ascii="Times New Roman" w:hAnsi="Times New Roman"/>
                <w:color w:val="000000"/>
              </w:rPr>
              <w:t>допечных детей</w:t>
            </w:r>
          </w:p>
        </w:tc>
        <w:tc>
          <w:tcPr>
            <w:tcW w:w="1838" w:type="dxa"/>
            <w:vAlign w:val="bottom"/>
          </w:tcPr>
          <w:p w:rsidR="00F54880" w:rsidRPr="00BB597A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1E0798" w:rsidRDefault="00F54880" w:rsidP="00153BF3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</w:t>
            </w:r>
            <w:r w:rsidRPr="001E0798">
              <w:rPr>
                <w:rFonts w:ascii="Times New Roman" w:hAnsi="Times New Roman"/>
              </w:rPr>
              <w:t>а</w:t>
            </w:r>
            <w:r w:rsidRPr="001E0798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F54880" w:rsidRPr="00BB597A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F54880" w:rsidRPr="00371815" w:rsidTr="00AA710A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54880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F54880" w:rsidRPr="00371815" w:rsidTr="00AA710A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54880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9770,3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260F7C" w:rsidRDefault="00F54880" w:rsidP="00153BF3">
            <w:pPr>
              <w:rPr>
                <w:rFonts w:ascii="Times New Roman" w:hAnsi="Times New Roman"/>
              </w:rPr>
            </w:pPr>
            <w:r w:rsidRPr="00260F7C">
              <w:rPr>
                <w:rFonts w:ascii="Times New Roman" w:hAnsi="Times New Roman"/>
                <w:color w:val="000000"/>
              </w:rPr>
              <w:t>Вознаграждение приемного родителя</w:t>
            </w:r>
          </w:p>
        </w:tc>
        <w:tc>
          <w:tcPr>
            <w:tcW w:w="1838" w:type="dxa"/>
            <w:vAlign w:val="bottom"/>
          </w:tcPr>
          <w:p w:rsidR="00F54880" w:rsidRPr="00260F7C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1312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260F7C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1E0798" w:rsidRDefault="00F54880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</w:t>
            </w:r>
            <w:r w:rsidRPr="001E0798">
              <w:rPr>
                <w:rFonts w:ascii="Times New Roman" w:hAnsi="Times New Roman"/>
              </w:rPr>
              <w:t>а</w:t>
            </w:r>
            <w:r w:rsidRPr="001E0798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F54880" w:rsidRPr="00BB597A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F54880" w:rsidRPr="00371815" w:rsidTr="00F57266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54880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F54880" w:rsidRPr="00371815" w:rsidTr="00F57266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54880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60F7C">
              <w:rPr>
                <w:rFonts w:ascii="Times New Roman" w:hAnsi="Times New Roman"/>
              </w:rPr>
              <w:t>5054,3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B76B00" w:rsidRDefault="00F54880" w:rsidP="00153BF3">
            <w:pPr>
              <w:rPr>
                <w:rFonts w:ascii="Times New Roman" w:hAnsi="Times New Roman"/>
              </w:rPr>
            </w:pPr>
            <w:r w:rsidRPr="00B76B00">
              <w:rPr>
                <w:rFonts w:ascii="Times New Roman" w:hAnsi="Times New Roman"/>
                <w:color w:val="000000"/>
              </w:rPr>
              <w:t>Выплаты семьям опекунов на содержание п</w:t>
            </w:r>
            <w:r w:rsidRPr="00B76B00">
              <w:rPr>
                <w:rFonts w:ascii="Times New Roman" w:hAnsi="Times New Roman"/>
                <w:color w:val="000000"/>
              </w:rPr>
              <w:t>о</w:t>
            </w:r>
            <w:r w:rsidRPr="00B76B00">
              <w:rPr>
                <w:rFonts w:ascii="Times New Roman" w:hAnsi="Times New Roman"/>
                <w:color w:val="000000"/>
              </w:rPr>
              <w:t>допечных детей</w:t>
            </w:r>
          </w:p>
        </w:tc>
        <w:tc>
          <w:tcPr>
            <w:tcW w:w="1838" w:type="dxa"/>
            <w:vAlign w:val="bottom"/>
          </w:tcPr>
          <w:p w:rsidR="00F54880" w:rsidRPr="00B76B00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1313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76B00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1E0798" w:rsidRDefault="00F54880" w:rsidP="00724CE9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</w:t>
            </w:r>
            <w:r w:rsidRPr="001E0798">
              <w:rPr>
                <w:rFonts w:ascii="Times New Roman" w:hAnsi="Times New Roman"/>
              </w:rPr>
              <w:t>а</w:t>
            </w:r>
            <w:r w:rsidRPr="001E0798">
              <w:rPr>
                <w:rFonts w:ascii="Times New Roman" w:hAnsi="Times New Roman"/>
              </w:rPr>
              <w:t>селению</w:t>
            </w:r>
          </w:p>
        </w:tc>
        <w:tc>
          <w:tcPr>
            <w:tcW w:w="1838" w:type="dxa"/>
            <w:vAlign w:val="bottom"/>
          </w:tcPr>
          <w:p w:rsidR="00F54880" w:rsidRPr="00BB597A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F54880" w:rsidRPr="00371815" w:rsidTr="00624EE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F54880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F54880" w:rsidRPr="00371815" w:rsidTr="00624EE9">
        <w:trPr>
          <w:trHeight w:val="569"/>
        </w:trPr>
        <w:tc>
          <w:tcPr>
            <w:tcW w:w="4671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F54880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6B00">
              <w:rPr>
                <w:rFonts w:ascii="Times New Roman" w:hAnsi="Times New Roman"/>
              </w:rPr>
              <w:t>8425,1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B70478" w:rsidRDefault="00F54880" w:rsidP="00153BF3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927,2</w:t>
            </w:r>
          </w:p>
        </w:tc>
      </w:tr>
      <w:tr w:rsidR="00F54880" w:rsidRPr="00371815" w:rsidTr="00E27218">
        <w:trPr>
          <w:trHeight w:val="569"/>
        </w:trPr>
        <w:tc>
          <w:tcPr>
            <w:tcW w:w="4671" w:type="dxa"/>
          </w:tcPr>
          <w:p w:rsidR="00F54880" w:rsidRPr="00B70478" w:rsidRDefault="00F54880" w:rsidP="00153BF3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921,2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Default="00F54880" w:rsidP="00CB024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52875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52875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D175F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75F9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86258A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20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F54880" w:rsidRPr="00341326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F54880" w:rsidRPr="003413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3413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3413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B6369" w:rsidRDefault="00F54880" w:rsidP="00FD542C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B6369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D02C18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«Организация сво</w:t>
            </w:r>
            <w:r w:rsidRPr="00D02C18">
              <w:rPr>
                <w:rFonts w:ascii="Times New Roman" w:hAnsi="Times New Roman"/>
                <w:color w:val="000000"/>
              </w:rPr>
              <w:t>е</w:t>
            </w:r>
            <w:r w:rsidRPr="00D02C18">
              <w:rPr>
                <w:rFonts w:ascii="Times New Roman" w:hAnsi="Times New Roman"/>
                <w:color w:val="000000"/>
              </w:rPr>
              <w:t>временного проведения капитального ремонта общего имущества в многоквартирных домах»</w:t>
            </w:r>
          </w:p>
        </w:tc>
        <w:tc>
          <w:tcPr>
            <w:tcW w:w="1838" w:type="dxa"/>
            <w:vAlign w:val="bottom"/>
          </w:tcPr>
          <w:p w:rsidR="00F54880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B636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826CCF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F54880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B636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F5488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F54880" w:rsidRPr="00E94186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F54880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B636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F54880" w:rsidRPr="00371815" w:rsidTr="00045677">
        <w:trPr>
          <w:trHeight w:val="569"/>
        </w:trPr>
        <w:tc>
          <w:tcPr>
            <w:tcW w:w="4671" w:type="dxa"/>
          </w:tcPr>
          <w:p w:rsidR="00F54880" w:rsidRPr="00826CCF" w:rsidRDefault="00F54880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F54880" w:rsidRPr="00826CCF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54880" w:rsidRPr="00826CC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826CC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54880" w:rsidRPr="00826CC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5B636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F54880" w:rsidRPr="00371815" w:rsidTr="00045677">
        <w:trPr>
          <w:trHeight w:val="569"/>
        </w:trPr>
        <w:tc>
          <w:tcPr>
            <w:tcW w:w="4671" w:type="dxa"/>
          </w:tcPr>
          <w:p w:rsidR="00F54880" w:rsidRPr="00826CCF" w:rsidRDefault="00F54880" w:rsidP="00153BF3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F54880" w:rsidRPr="00826CCF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F54880" w:rsidRPr="00826CC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826CC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F54880" w:rsidRPr="00826CC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5B636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6369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F54880" w:rsidRPr="00371815" w:rsidTr="004C37B3">
        <w:trPr>
          <w:trHeight w:val="569"/>
        </w:trPr>
        <w:tc>
          <w:tcPr>
            <w:tcW w:w="4671" w:type="dxa"/>
            <w:vAlign w:val="bottom"/>
          </w:tcPr>
          <w:p w:rsidR="00F54880" w:rsidRPr="004F5A20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t xml:space="preserve">пальном районе 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06 0 00 0000 0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D2329A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D2329A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42A1D">
              <w:rPr>
                <w:rFonts w:ascii="Times New Roman" w:hAnsi="Times New Roman"/>
                <w:b/>
                <w:lang w:eastAsia="ru-RU"/>
              </w:rPr>
              <w:t>911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996605" w:rsidRDefault="00F5488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t>Основное мероприятие "Совершенствование деятельности по профилактике правонаруш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ний и преступлений"</w:t>
            </w:r>
          </w:p>
        </w:tc>
        <w:tc>
          <w:tcPr>
            <w:tcW w:w="1838" w:type="dxa"/>
            <w:vAlign w:val="bottom"/>
          </w:tcPr>
          <w:p w:rsidR="00F54880" w:rsidRDefault="00F5488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F54880" w:rsidRDefault="00F5488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99660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542A1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911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E861AE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ласти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E861AE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C84AB8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06 1 01 1099 0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135ADF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C84AB8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без</w:t>
            </w:r>
            <w:r w:rsidRPr="00C84AB8">
              <w:rPr>
                <w:rFonts w:ascii="Times New Roman" w:hAnsi="Times New Roman"/>
                <w:szCs w:val="24"/>
              </w:rPr>
              <w:t>о</w:t>
            </w:r>
            <w:r w:rsidRPr="00C84AB8">
              <w:rPr>
                <w:rFonts w:ascii="Times New Roman" w:hAnsi="Times New Roman"/>
                <w:szCs w:val="24"/>
              </w:rPr>
              <w:t>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F54880" w:rsidRPr="00542A1D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42A1D">
              <w:rPr>
                <w:rFonts w:ascii="Times New Roman" w:hAnsi="Times New Roman"/>
                <w:lang w:eastAsia="ru-RU"/>
              </w:rPr>
              <w:t>891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C84AB8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F54880" w:rsidRPr="007878CC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1B50E7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B50E7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C84AB8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Основное мероприятие «Профилактика терр</w:t>
            </w:r>
            <w:r w:rsidRPr="00135370">
              <w:rPr>
                <w:rFonts w:ascii="Times New Roman" w:hAnsi="Times New Roman"/>
                <w:color w:val="000000"/>
              </w:rPr>
              <w:t>о</w:t>
            </w:r>
            <w:r w:rsidRPr="00135370">
              <w:rPr>
                <w:rFonts w:ascii="Times New Roman" w:hAnsi="Times New Roman"/>
                <w:color w:val="000000"/>
              </w:rPr>
              <w:t>ризма и экстремизма</w:t>
            </w:r>
            <w:r w:rsidRPr="00D65438">
              <w:rPr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1B50E7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8C0078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1B50E7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C84AB8" w:rsidRDefault="00F54880" w:rsidP="0011208F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1B50E7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6F2104" w:rsidRDefault="00F54880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1B50E7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F5488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F54880" w:rsidRPr="006F2104" w:rsidRDefault="00F54880" w:rsidP="007B2A4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06 3 01 1099 0</w:t>
            </w:r>
          </w:p>
        </w:tc>
        <w:tc>
          <w:tcPr>
            <w:tcW w:w="1015" w:type="dxa"/>
            <w:vAlign w:val="bottom"/>
          </w:tcPr>
          <w:p w:rsidR="00F54880" w:rsidRDefault="00F54880" w:rsidP="0011208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1B50E7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0E7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туаций,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0226B">
              <w:rPr>
                <w:rFonts w:ascii="Times New Roman" w:hAnsi="Times New Roman"/>
                <w:b/>
                <w:lang w:eastAsia="ru-RU"/>
              </w:rPr>
              <w:t>1523,2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87D31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07 2 00 0000 0</w:t>
            </w:r>
          </w:p>
        </w:tc>
        <w:tc>
          <w:tcPr>
            <w:tcW w:w="1015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1523,2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87D31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«Повышение эффе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тивности управления в области гражданской обороны, предупреждения и ликвидации чре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з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вычайных ситуаций»</w:t>
            </w:r>
          </w:p>
        </w:tc>
        <w:tc>
          <w:tcPr>
            <w:tcW w:w="1838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07 2 01 0000 0</w:t>
            </w:r>
          </w:p>
        </w:tc>
        <w:tc>
          <w:tcPr>
            <w:tcW w:w="1015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1523,2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87D31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1523,2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87D31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187D3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1511,2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B222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1511,2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B222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1511,2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B222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B222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B222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рактера, гражданская оборона</w:t>
            </w:r>
          </w:p>
        </w:tc>
        <w:tc>
          <w:tcPr>
            <w:tcW w:w="1838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07 2 01 2267 0</w:t>
            </w:r>
          </w:p>
        </w:tc>
        <w:tc>
          <w:tcPr>
            <w:tcW w:w="1015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F54880" w:rsidRPr="005B222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D0226B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226B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F437A">
              <w:rPr>
                <w:rFonts w:ascii="Times New Roman" w:hAnsi="Times New Roman"/>
                <w:b/>
                <w:lang w:eastAsia="ru-RU"/>
              </w:rPr>
              <w:t>57905,1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30E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30E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Основное мероприятие «Комплексное разв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тие музеев»</w:t>
            </w:r>
          </w:p>
        </w:tc>
        <w:tc>
          <w:tcPr>
            <w:tcW w:w="1838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30E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30E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030E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5C2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5C2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CA35C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1450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системы библиотечного обслуживания»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08 3 01 4401 0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FF437A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F437A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F5F33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EF5F33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15795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20315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76E4C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15795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34495,1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76E4C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15795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34495,1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76E4C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15795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34495,1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76E4C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15795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917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15795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917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A812F9" w:rsidRDefault="00F5488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157959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57959">
              <w:rPr>
                <w:rFonts w:ascii="Times New Roman" w:hAnsi="Times New Roman"/>
                <w:lang w:eastAsia="ru-RU"/>
              </w:rPr>
              <w:t>917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76E4C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676E4C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33578,1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812F9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33578,1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812F9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A812F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33578,1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F54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F54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кинемат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графии»</w:t>
            </w:r>
          </w:p>
        </w:tc>
        <w:tc>
          <w:tcPr>
            <w:tcW w:w="1838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F54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F542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F542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5233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52334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15233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AA38D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380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415C3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7B2A4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FA520B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A750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архивного дела»</w:t>
            </w:r>
          </w:p>
        </w:tc>
        <w:tc>
          <w:tcPr>
            <w:tcW w:w="1838" w:type="dxa"/>
            <w:vAlign w:val="bottom"/>
          </w:tcPr>
          <w:p w:rsidR="00F54880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A750E" w:rsidRDefault="00F54880" w:rsidP="00153BF3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F54880" w:rsidRPr="003856CF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760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F0229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BF0229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BF0229" w:rsidRDefault="00F54880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6415C3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415C3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EE78D8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EE78D8">
              <w:rPr>
                <w:rFonts w:ascii="Times New Roman" w:hAnsi="Times New Roman"/>
                <w:b/>
                <w:lang w:eastAsia="ru-RU"/>
              </w:rPr>
              <w:t>1110,5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A6F2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 Аксубаевского муниципал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ного района»</w:t>
            </w:r>
          </w:p>
        </w:tc>
        <w:tc>
          <w:tcPr>
            <w:tcW w:w="1838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EE78D8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A6F2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Основное мероприятие «Обеспечение охраны окружающей среды»</w:t>
            </w:r>
          </w:p>
        </w:tc>
        <w:tc>
          <w:tcPr>
            <w:tcW w:w="1838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A6F2E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к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ружающей среды</w:t>
            </w:r>
          </w:p>
        </w:tc>
        <w:tc>
          <w:tcPr>
            <w:tcW w:w="1838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FF7A23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E11DD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DD">
              <w:rPr>
                <w:rFonts w:ascii="Times New Roman" w:hAnsi="Times New Roman"/>
                <w:color w:val="000000"/>
                <w:lang w:eastAsia="ru-RU"/>
              </w:rPr>
              <w:t>Капитальные вложения в объекты недвижим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го имущества государственной (муниципал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AE11DD">
              <w:rPr>
                <w:rFonts w:ascii="Times New Roman" w:hAnsi="Times New Roman"/>
                <w:color w:val="000000"/>
                <w:lang w:eastAsia="ru-RU"/>
              </w:rPr>
              <w:t>ной) собственности</w:t>
            </w:r>
          </w:p>
        </w:tc>
        <w:tc>
          <w:tcPr>
            <w:tcW w:w="1838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2A6F2E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EE78D8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5289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52896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400</w:t>
            </w:r>
          </w:p>
        </w:tc>
        <w:tc>
          <w:tcPr>
            <w:tcW w:w="516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F54880" w:rsidRPr="00D52896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54880" w:rsidRPr="00AD50A1" w:rsidRDefault="00F54880" w:rsidP="00724CE9">
            <w:pPr>
              <w:spacing w:after="120"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EE78D8">
              <w:rPr>
                <w:rFonts w:ascii="Times New Roman" w:hAnsi="Times New Roman"/>
                <w:lang w:eastAsia="ru-RU"/>
              </w:rPr>
              <w:t>1110,5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зической культуры и спорта  в 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 муниципальном районе»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10 0 00 0000 0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20611">
              <w:rPr>
                <w:rFonts w:ascii="Times New Roman" w:hAnsi="Times New Roman"/>
                <w:b/>
                <w:lang w:eastAsia="ru-RU"/>
              </w:rPr>
              <w:t>31723,4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B4C41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Основное мероприятие «Реализация госуда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ственной политики в области физической культуры и спорта Аксубаевском муниц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пальном районе»</w:t>
            </w:r>
          </w:p>
        </w:tc>
        <w:tc>
          <w:tcPr>
            <w:tcW w:w="1838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10 1 01 0000 0</w:t>
            </w:r>
          </w:p>
        </w:tc>
        <w:tc>
          <w:tcPr>
            <w:tcW w:w="1015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31723,4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B4C41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B4C41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B4C41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54880" w:rsidRPr="00A20A22" w:rsidRDefault="00F54880" w:rsidP="009D090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20A22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20A22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20A22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10 1 01 1287 0</w:t>
            </w:r>
          </w:p>
        </w:tc>
        <w:tc>
          <w:tcPr>
            <w:tcW w:w="1015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54880" w:rsidRPr="00A20A22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E772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38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E772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E772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E772F" w:rsidRDefault="00F54880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10 1 01 4820 0</w:t>
            </w:r>
          </w:p>
        </w:tc>
        <w:tc>
          <w:tcPr>
            <w:tcW w:w="1015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F54880" w:rsidRPr="007E772F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520611" w:rsidRDefault="00F54880" w:rsidP="008242B6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20611">
              <w:rPr>
                <w:rFonts w:ascii="Times New Roman" w:hAnsi="Times New Roman"/>
                <w:lang w:eastAsia="ru-RU"/>
              </w:rPr>
              <w:t>31289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91D7F" w:rsidRDefault="00F54880" w:rsidP="00981392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27EB4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27EB4">
              <w:rPr>
                <w:rFonts w:ascii="Times New Roman" w:hAnsi="Times New Roman"/>
                <w:b/>
                <w:lang w:eastAsia="ru-RU"/>
              </w:rPr>
              <w:t>503,8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«Предупреждение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животных и защита населения от б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лезней общих для человека и животных»</w:t>
            </w:r>
          </w:p>
        </w:tc>
        <w:tc>
          <w:tcPr>
            <w:tcW w:w="1838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27EB4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7EB4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27EB4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7EB4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F45B9" w:rsidRDefault="00F5488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27EB4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7EB4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27EB4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7EB4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54880" w:rsidRPr="00D47B43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54880" w:rsidRPr="00B27EB4" w:rsidRDefault="00F54880" w:rsidP="00981392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27EB4">
              <w:rPr>
                <w:rFonts w:ascii="Times New Roman" w:hAnsi="Times New Roman"/>
                <w:lang w:eastAsia="ru-RU"/>
              </w:rPr>
              <w:t>503,8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E0D1E" w:rsidRDefault="00F54880" w:rsidP="002E038B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  <w:lang w:eastAsia="en-US"/>
              </w:rPr>
              <w:t>Муниципальная программа «О доро</w:t>
            </w:r>
            <w:r w:rsidRPr="005E0D1E">
              <w:rPr>
                <w:rStyle w:val="10"/>
                <w:b/>
                <w:sz w:val="22"/>
                <w:lang w:eastAsia="en-US"/>
              </w:rPr>
              <w:t>ж</w:t>
            </w:r>
            <w:r w:rsidRPr="005E0D1E">
              <w:rPr>
                <w:rStyle w:val="10"/>
                <w:b/>
                <w:sz w:val="22"/>
                <w:lang w:eastAsia="en-US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  <w:lang w:eastAsia="en-US"/>
              </w:rPr>
              <w:t>о</w:t>
            </w:r>
            <w:r w:rsidRPr="005E0D1E">
              <w:rPr>
                <w:rStyle w:val="10"/>
                <w:b/>
                <w:sz w:val="22"/>
                <w:lang w:eastAsia="en-US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  <w:lang w:eastAsia="en-US"/>
              </w:rPr>
              <w:t>20</w:t>
            </w:r>
            <w:r w:rsidRPr="005E0D1E">
              <w:rPr>
                <w:rStyle w:val="10"/>
                <w:b/>
                <w:sz w:val="22"/>
                <w:lang w:eastAsia="en-US"/>
              </w:rPr>
              <w:t xml:space="preserve"> год»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D2329A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D2329A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73763" w:rsidRDefault="00F54880" w:rsidP="00AD35CB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73763">
              <w:rPr>
                <w:rFonts w:ascii="Times New Roman" w:hAnsi="Times New Roman"/>
                <w:b/>
                <w:lang w:eastAsia="ru-RU"/>
              </w:rPr>
              <w:t>23200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сети авт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мобильных дорог общего пользования»</w:t>
            </w:r>
          </w:p>
        </w:tc>
        <w:tc>
          <w:tcPr>
            <w:tcW w:w="1838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4943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73763" w:rsidRDefault="00F54880" w:rsidP="00AD35C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3763">
              <w:rPr>
                <w:rFonts w:ascii="Times New Roman" w:hAnsi="Times New Roman"/>
                <w:lang w:eastAsia="ru-RU"/>
              </w:rPr>
              <w:t>23200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хозяйс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вом</w:t>
            </w:r>
          </w:p>
        </w:tc>
        <w:tc>
          <w:tcPr>
            <w:tcW w:w="1838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4943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73763" w:rsidRDefault="00F54880" w:rsidP="00AD35CB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3763">
              <w:rPr>
                <w:rFonts w:ascii="Times New Roman" w:hAnsi="Times New Roman"/>
                <w:lang w:eastAsia="ru-RU"/>
              </w:rPr>
              <w:t>23200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4943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73763" w:rsidRDefault="00F54880" w:rsidP="00913C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3763">
              <w:rPr>
                <w:rFonts w:ascii="Times New Roman" w:hAnsi="Times New Roman"/>
                <w:lang w:eastAsia="ru-RU"/>
              </w:rPr>
              <w:t>23200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54880" w:rsidRPr="00494394" w:rsidRDefault="00F5488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54880" w:rsidRPr="00494394" w:rsidRDefault="00F5488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54880" w:rsidRPr="004943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73763" w:rsidRDefault="00F54880" w:rsidP="00913C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3763">
              <w:rPr>
                <w:rFonts w:ascii="Times New Roman" w:hAnsi="Times New Roman"/>
                <w:lang w:eastAsia="ru-RU"/>
              </w:rPr>
              <w:t>23200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94394" w:rsidRDefault="00F54880" w:rsidP="00F451F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F54880" w:rsidRPr="00494394" w:rsidRDefault="00F5488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F54880" w:rsidRPr="00494394" w:rsidRDefault="00F54880" w:rsidP="00B8009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494394" w:rsidRDefault="00F54880" w:rsidP="002E038B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54880" w:rsidRPr="00494394" w:rsidRDefault="00F54880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F54880" w:rsidRPr="00B73763" w:rsidRDefault="00F54880" w:rsidP="00913CA2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73763">
              <w:rPr>
                <w:rFonts w:ascii="Times New Roman" w:hAnsi="Times New Roman"/>
                <w:lang w:eastAsia="ru-RU"/>
              </w:rPr>
              <w:t>23200</w:t>
            </w:r>
          </w:p>
        </w:tc>
      </w:tr>
      <w:tr w:rsidR="00F54880" w:rsidRPr="00371815" w:rsidTr="00552325">
        <w:trPr>
          <w:trHeight w:val="563"/>
        </w:trPr>
        <w:tc>
          <w:tcPr>
            <w:tcW w:w="4671" w:type="dxa"/>
            <w:vAlign w:val="bottom"/>
          </w:tcPr>
          <w:p w:rsidR="00F54880" w:rsidRPr="00F61482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3240"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</w:tr>
      <w:tr w:rsidR="00F54880" w:rsidRPr="00371815" w:rsidTr="00552325">
        <w:trPr>
          <w:trHeight w:val="609"/>
        </w:trPr>
        <w:tc>
          <w:tcPr>
            <w:tcW w:w="4671" w:type="dxa"/>
            <w:vAlign w:val="bottom"/>
          </w:tcPr>
          <w:p w:rsidR="00F54880" w:rsidRPr="00192B7F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F54880" w:rsidRPr="00192B7F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EE18EF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EE18EF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F54880" w:rsidRPr="00371815" w:rsidTr="00552325">
        <w:trPr>
          <w:trHeight w:val="461"/>
        </w:trPr>
        <w:tc>
          <w:tcPr>
            <w:tcW w:w="4671" w:type="dxa"/>
            <w:vAlign w:val="bottom"/>
          </w:tcPr>
          <w:p w:rsidR="00F54880" w:rsidRPr="003C267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Основное мероприятие «Осуществление пол</w:t>
            </w:r>
            <w:r w:rsidRPr="003C2670">
              <w:rPr>
                <w:rFonts w:ascii="Times New Roman" w:hAnsi="Times New Roman"/>
              </w:rPr>
              <w:t>и</w:t>
            </w:r>
            <w:r w:rsidRPr="003C2670">
              <w:rPr>
                <w:rFonts w:ascii="Times New Roman" w:hAnsi="Times New Roman"/>
              </w:rPr>
              <w:t>тики в сфере юстиции в пределах полномочий РТ»</w:t>
            </w:r>
          </w:p>
        </w:tc>
        <w:tc>
          <w:tcPr>
            <w:tcW w:w="1838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C267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>маций от поселений, входящих в МР, 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C267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552325" w:rsidRDefault="00F54880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552325" w:rsidRDefault="00F54880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F54880" w:rsidRPr="00552325" w:rsidRDefault="00F54880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F54880" w:rsidRPr="00371815" w:rsidTr="00552325">
        <w:trPr>
          <w:trHeight w:val="874"/>
        </w:trPr>
        <w:tc>
          <w:tcPr>
            <w:tcW w:w="4671" w:type="dxa"/>
            <w:vAlign w:val="bottom"/>
          </w:tcPr>
          <w:p w:rsidR="00F54880" w:rsidRPr="00552325" w:rsidRDefault="00F54880" w:rsidP="00845472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F54880" w:rsidRPr="00552325" w:rsidRDefault="00F54880" w:rsidP="00DF7A8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F54880" w:rsidRPr="00552325" w:rsidRDefault="00F54880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552325" w:rsidRDefault="00F54880" w:rsidP="00DF7A8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552325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6324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63240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16516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Основное мероприятие «Выявление и устр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нение причин коррупции, противодействие условиям, способствующим ее проявлениям, формирование в обществе нетерпимого отн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316516">
              <w:rPr>
                <w:rFonts w:ascii="Times New Roman" w:hAnsi="Times New Roman"/>
                <w:color w:val="000000"/>
                <w:lang w:eastAsia="ru-RU"/>
              </w:rPr>
              <w:t>шения к коррупции»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0007A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F54880" w:rsidRPr="0090007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F54880" w:rsidRPr="0090007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90007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90007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F45B9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F54880" w:rsidRPr="00371815" w:rsidTr="00552325">
        <w:trPr>
          <w:trHeight w:val="285"/>
        </w:trPr>
        <w:tc>
          <w:tcPr>
            <w:tcW w:w="4671" w:type="dxa"/>
            <w:vAlign w:val="bottom"/>
          </w:tcPr>
          <w:p w:rsidR="00F54880" w:rsidRPr="003F45B9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552325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63240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C82FA4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 политики в Аксубаевском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F54880" w:rsidRPr="00C82FA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F54880" w:rsidRPr="00C82FA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C82FA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C82FA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C82FA4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4053,6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250BA1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>ровления, занятости детей и молодежи за счет средств РТ</w:t>
            </w:r>
          </w:p>
        </w:tc>
        <w:tc>
          <w:tcPr>
            <w:tcW w:w="1838" w:type="dxa"/>
            <w:vAlign w:val="bottom"/>
          </w:tcPr>
          <w:p w:rsidR="00F54880" w:rsidRPr="00250BA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250BA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250BA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250BA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250BA1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1405F4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635EC3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844A0C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2996,3</w:t>
            </w:r>
          </w:p>
        </w:tc>
      </w:tr>
      <w:tr w:rsidR="00F54880" w:rsidRPr="00371815" w:rsidTr="007C3ADC">
        <w:trPr>
          <w:trHeight w:val="387"/>
        </w:trPr>
        <w:tc>
          <w:tcPr>
            <w:tcW w:w="4671" w:type="dxa"/>
            <w:vAlign w:val="bottom"/>
          </w:tcPr>
          <w:p w:rsidR="00F54880" w:rsidRPr="00C55846" w:rsidRDefault="00F54880" w:rsidP="00CF1146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  <w:color w:val="000000"/>
              </w:rPr>
              <w:t>Основное мероприятие «</w:t>
            </w:r>
            <w:r w:rsidRPr="00C55846">
              <w:rPr>
                <w:rFonts w:ascii="Times New Roman" w:hAnsi="Times New Roman"/>
              </w:rPr>
              <w:t>Патриотическое во</w:t>
            </w:r>
            <w:r w:rsidRPr="00C55846">
              <w:rPr>
                <w:rFonts w:ascii="Times New Roman" w:hAnsi="Times New Roman"/>
              </w:rPr>
              <w:t>с</w:t>
            </w:r>
            <w:r w:rsidRPr="00C55846">
              <w:rPr>
                <w:rFonts w:ascii="Times New Roman" w:hAnsi="Times New Roman"/>
              </w:rPr>
              <w:t>питание молодежи Аксубаевского муниц</w:t>
            </w:r>
            <w:r w:rsidRPr="00C55846">
              <w:rPr>
                <w:rFonts w:ascii="Times New Roman" w:hAnsi="Times New Roman"/>
              </w:rPr>
              <w:t>и</w:t>
            </w:r>
            <w:r w:rsidRPr="00C55846">
              <w:rPr>
                <w:rFonts w:ascii="Times New Roman" w:hAnsi="Times New Roman"/>
              </w:rPr>
              <w:t>пального района</w:t>
            </w:r>
            <w:r w:rsidRPr="00C55846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</w:tcPr>
          <w:p w:rsidR="00F54880" w:rsidRPr="00C55846" w:rsidRDefault="00F54880" w:rsidP="00CF1146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1057,3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3C1A7E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F54880" w:rsidRPr="003C1A7E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56715E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635EC3" w:rsidRDefault="00F5488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844A0C" w:rsidRDefault="00F5488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635EC3" w:rsidRDefault="00F5488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844A0C" w:rsidRDefault="00F5488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>38 3 01 4310 0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8C3091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</w:p>
        </w:tc>
        <w:tc>
          <w:tcPr>
            <w:tcW w:w="1838" w:type="dxa"/>
            <w:vAlign w:val="bottom"/>
          </w:tcPr>
          <w:p w:rsidR="00F54880" w:rsidRPr="008C30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3F45B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635EC3" w:rsidRDefault="00F5488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F54880" w:rsidRPr="00371815" w:rsidTr="002E335D">
        <w:trPr>
          <w:trHeight w:val="387"/>
        </w:trPr>
        <w:tc>
          <w:tcPr>
            <w:tcW w:w="4671" w:type="dxa"/>
            <w:vAlign w:val="bottom"/>
          </w:tcPr>
          <w:p w:rsidR="00F54880" w:rsidRPr="00844A0C" w:rsidRDefault="00F54880" w:rsidP="00CF11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3F45B9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F54880" w:rsidRPr="00250BA1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F54880" w:rsidRPr="00463240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885,3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D2329A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D2329A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76F0E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89778,2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B7FED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7F476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B7FED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7F476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B7FED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7F476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B7FED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9B7FE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F54880" w:rsidRPr="007F476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F476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3261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30798,7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3261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67245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20051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3261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13261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7245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20051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8C545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F54880" w:rsidRPr="008C545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8C545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8C545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8C5450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54880" w:rsidRPr="0067245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5097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8C545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67245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8642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8C545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54880" w:rsidRPr="0067245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4632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8C5450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8C5450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672453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72453">
              <w:rPr>
                <w:rFonts w:ascii="Times New Roman" w:hAnsi="Times New Roman"/>
                <w:lang w:eastAsia="ru-RU"/>
              </w:rPr>
              <w:t>1680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A44A9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EA44A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EA44A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A44A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EA44A9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10437,7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3406FF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3406FF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10437,7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F54880" w:rsidRPr="003406FF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3406FF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3298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4671,7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1538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3406FF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8C1D92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1D92">
              <w:rPr>
                <w:rFonts w:ascii="Times New Roman" w:hAnsi="Times New Roman"/>
                <w:lang w:eastAsia="ru-RU"/>
              </w:rPr>
              <w:t>930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9146D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9146D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310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310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145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F54880" w:rsidRPr="009146DD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F54880" w:rsidRPr="009146D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9146D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9146DD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F2104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F2104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F2104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6F2104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54880" w:rsidRPr="006F2104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F2104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1582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60244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Отдельные мероприятия в области других в</w:t>
            </w:r>
            <w:r w:rsidRPr="00C60244">
              <w:rPr>
                <w:rFonts w:ascii="Times New Roman" w:hAnsi="Times New Roman"/>
              </w:rPr>
              <w:t>и</w:t>
            </w:r>
            <w:r w:rsidRPr="00C60244">
              <w:rPr>
                <w:rFonts w:ascii="Times New Roman" w:hAnsi="Times New Roman"/>
              </w:rPr>
              <w:t>дов транспорта за счет средств местных бю</w:t>
            </w:r>
            <w:r w:rsidRPr="00C60244">
              <w:rPr>
                <w:rFonts w:ascii="Times New Roman" w:hAnsi="Times New Roman"/>
              </w:rPr>
              <w:t>д</w:t>
            </w:r>
            <w:r w:rsidRPr="00C60244">
              <w:rPr>
                <w:rFonts w:ascii="Times New Roman" w:hAnsi="Times New Roman"/>
              </w:rPr>
              <w:t>жетов</w:t>
            </w:r>
          </w:p>
        </w:tc>
        <w:tc>
          <w:tcPr>
            <w:tcW w:w="1838" w:type="dxa"/>
            <w:vAlign w:val="bottom"/>
          </w:tcPr>
          <w:p w:rsidR="00F54880" w:rsidRPr="00C6024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F54880" w:rsidRPr="00C6024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C6024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C6024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C60244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F2104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60244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60244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60244">
              <w:rPr>
                <w:rFonts w:ascii="Times New Roman" w:hAnsi="Times New Roman"/>
              </w:rPr>
              <w:t>99 0 00 0317 0</w:t>
            </w:r>
          </w:p>
        </w:tc>
        <w:tc>
          <w:tcPr>
            <w:tcW w:w="1015" w:type="dxa"/>
            <w:vAlign w:val="bottom"/>
          </w:tcPr>
          <w:p w:rsidR="00F54880" w:rsidRPr="00C60244" w:rsidRDefault="00F54880" w:rsidP="00CF11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54880" w:rsidRPr="006F2104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3248,3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F6258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F6258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F6258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2F6258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0B7EC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F3ABD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BF3ABD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2F6258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2F6258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F54880" w:rsidRPr="002F6258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2F6258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2F6258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BF3ABD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F3ABD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716062" w:rsidRDefault="00F54880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F54880" w:rsidRPr="00716062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27A84" w:rsidRDefault="00F54880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915B2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153BF3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915B2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915B2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B73E50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9707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915B2"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1436EE" w:rsidRDefault="00F54880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F54880" w:rsidRPr="001436EE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3718,9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B73E50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2806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9146DD" w:rsidRDefault="00F54880" w:rsidP="00724CE9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912,9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912,9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A52E49" w:rsidRDefault="00F54880" w:rsidP="00724CE9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27A84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Default="00F54880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Default="00F54880" w:rsidP="00724CE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6915B2" w:rsidRDefault="00F54880" w:rsidP="00C6431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912,9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850C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F58A0" w:rsidRDefault="00F5488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F58A0">
              <w:rPr>
                <w:rFonts w:ascii="Times New Roman" w:hAnsi="Times New Roman"/>
                <w:lang w:eastAsia="ru-RU"/>
              </w:rPr>
              <w:t>1240,2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850C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8A1F99" w:rsidRDefault="00F5488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850C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4850CB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54880" w:rsidRPr="004850CB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8A1F99" w:rsidRDefault="00F5488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4850C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F54880" w:rsidRPr="004850C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F54880" w:rsidRPr="008A1F99" w:rsidRDefault="00F54880" w:rsidP="006F78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52537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F54880" w:rsidRPr="008A1F99" w:rsidRDefault="00F54880" w:rsidP="007225B9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A1F99">
              <w:rPr>
                <w:rFonts w:ascii="Times New Roman" w:hAnsi="Times New Roman"/>
                <w:lang w:eastAsia="ru-RU"/>
              </w:rPr>
              <w:t>344,5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52537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B52537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23E32" w:rsidRDefault="00F5488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407,5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291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23E32" w:rsidRDefault="00F5488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405,5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291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423E32" w:rsidRDefault="00F5488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405,5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291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423E32" w:rsidRDefault="00F5488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405,5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291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CA3291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423E32" w:rsidRDefault="00F5488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423E32" w:rsidRDefault="00F5488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CA3291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423E32" w:rsidRDefault="00F54880" w:rsidP="001A3A9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23E32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62FE2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0840C8" w:rsidRDefault="00F5488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0840C8" w:rsidRDefault="00F5488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0840C8" w:rsidRDefault="00F5488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0840C8" w:rsidRDefault="00F5488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E62FE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0840C8" w:rsidRDefault="00F5488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0840C8" w:rsidRDefault="00F5488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E62FE2" w:rsidRDefault="00F54880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0840C8" w:rsidRDefault="00F54880" w:rsidP="000C02F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840C8"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02707" w:rsidRDefault="00F5488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402707" w:rsidRDefault="00F5488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402707" w:rsidRDefault="00F5488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402707" w:rsidRDefault="00F54880" w:rsidP="00286FA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02707">
              <w:rPr>
                <w:rFonts w:ascii="Times New Roman" w:hAnsi="Times New Roman"/>
                <w:lang w:eastAsia="ru-RU"/>
              </w:rPr>
              <w:t>86,6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0,5</w:t>
            </w:r>
          </w:p>
        </w:tc>
      </w:tr>
      <w:tr w:rsidR="00F54880" w:rsidRPr="00371815" w:rsidTr="009834BF">
        <w:trPr>
          <w:trHeight w:val="1118"/>
        </w:trPr>
        <w:tc>
          <w:tcPr>
            <w:tcW w:w="4671" w:type="dxa"/>
          </w:tcPr>
          <w:p w:rsidR="00F54880" w:rsidRPr="00DE5438" w:rsidRDefault="00F54880" w:rsidP="00DE5438">
            <w:pPr>
              <w:rPr>
                <w:rFonts w:ascii="Times New Roman" w:hAnsi="Times New Roman"/>
              </w:rPr>
            </w:pPr>
            <w:r w:rsidRPr="00DE5438">
              <w:rPr>
                <w:rFonts w:ascii="Times New Roman" w:hAnsi="Times New Roman"/>
              </w:rPr>
              <w:t>Реализация государственных полномочий по распоряжению земельными участками,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дарственная собственность на которые не ра</w:t>
            </w:r>
            <w:r w:rsidRPr="00DE5438">
              <w:rPr>
                <w:rFonts w:ascii="Times New Roman" w:hAnsi="Times New Roman"/>
              </w:rPr>
              <w:t>з</w:t>
            </w:r>
            <w:r w:rsidRPr="00DE5438">
              <w:rPr>
                <w:rFonts w:ascii="Times New Roman" w:hAnsi="Times New Roman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54880" w:rsidRPr="00371815" w:rsidTr="00BA36CE">
        <w:trPr>
          <w:trHeight w:val="569"/>
        </w:trPr>
        <w:tc>
          <w:tcPr>
            <w:tcW w:w="4671" w:type="dxa"/>
          </w:tcPr>
          <w:p w:rsidR="00F54880" w:rsidRPr="00DE5438" w:rsidRDefault="00F54880" w:rsidP="00DE5438">
            <w:pPr>
              <w:rPr>
                <w:rFonts w:ascii="Times New Roman" w:hAnsi="Times New Roman"/>
                <w:szCs w:val="24"/>
              </w:rPr>
            </w:pPr>
            <w:r w:rsidRPr="00DE5438">
              <w:rPr>
                <w:rFonts w:ascii="Times New Roman" w:hAnsi="Times New Roman"/>
              </w:rPr>
              <w:t>Расходы на выплаты персоналу в целях обе</w:t>
            </w:r>
            <w:r w:rsidRPr="00DE5438">
              <w:rPr>
                <w:rFonts w:ascii="Times New Roman" w:hAnsi="Times New Roman"/>
              </w:rPr>
              <w:t>с</w:t>
            </w:r>
            <w:r w:rsidRPr="00DE5438">
              <w:rPr>
                <w:rFonts w:ascii="Times New Roman" w:hAnsi="Times New Roman"/>
              </w:rPr>
              <w:t>печения выполнения функций государстве</w:t>
            </w:r>
            <w:r w:rsidRPr="00DE5438">
              <w:rPr>
                <w:rFonts w:ascii="Times New Roman" w:hAnsi="Times New Roman"/>
              </w:rPr>
              <w:t>н</w:t>
            </w:r>
            <w:r w:rsidRPr="00DE5438">
              <w:rPr>
                <w:rFonts w:ascii="Times New Roman" w:hAnsi="Times New Roman"/>
              </w:rPr>
              <w:t>ными (муниципальными) органами, казенн</w:t>
            </w:r>
            <w:r w:rsidRPr="00DE5438">
              <w:rPr>
                <w:rFonts w:ascii="Times New Roman" w:hAnsi="Times New Roman"/>
              </w:rPr>
              <w:t>ы</w:t>
            </w:r>
            <w:r w:rsidRPr="00DE5438">
              <w:rPr>
                <w:rFonts w:ascii="Times New Roman" w:hAnsi="Times New Roman"/>
              </w:rPr>
              <w:t>ми учреждениями, органами управления гос</w:t>
            </w:r>
            <w:r w:rsidRPr="00DE5438">
              <w:rPr>
                <w:rFonts w:ascii="Times New Roman" w:hAnsi="Times New Roman"/>
              </w:rPr>
              <w:t>у</w:t>
            </w:r>
            <w:r w:rsidRPr="00DE543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54880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54880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54880" w:rsidRPr="00FE543B" w:rsidRDefault="00F54880" w:rsidP="00A4507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E543B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F54880" w:rsidRPr="00FE543B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E543B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8C5920" w:rsidRDefault="00F54880" w:rsidP="00FE5A46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C5920">
              <w:rPr>
                <w:rFonts w:ascii="Times New Roman" w:hAnsi="Times New Roman"/>
                <w:lang w:eastAsia="ru-RU"/>
              </w:rPr>
              <w:t>34,5</w:t>
            </w:r>
          </w:p>
        </w:tc>
      </w:tr>
      <w:tr w:rsidR="00F54880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70D5E" w:rsidRDefault="00F54880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F54880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D70D5E" w:rsidRDefault="00F54880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F54880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D70D5E" w:rsidRDefault="00F54880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F54880" w:rsidRPr="00371815" w:rsidTr="009305E3">
        <w:trPr>
          <w:trHeight w:val="569"/>
        </w:trPr>
        <w:tc>
          <w:tcPr>
            <w:tcW w:w="4671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F54880" w:rsidRPr="00BD703F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F54880" w:rsidRPr="00D70D5E" w:rsidRDefault="00F54880" w:rsidP="00901BB7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70D5E">
              <w:rPr>
                <w:rFonts w:ascii="Times New Roman" w:hAnsi="Times New Roman"/>
                <w:lang w:eastAsia="ru-RU"/>
              </w:rPr>
              <w:t>2301,9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CD25F9" w:rsidRDefault="00F5488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1236,9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CD25F9" w:rsidRDefault="00F5488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880,4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CD25F9" w:rsidRDefault="00F5488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880,4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CD25F9" w:rsidRDefault="00F5488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880,4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CD25F9" w:rsidRDefault="00F5488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356,5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CD25F9" w:rsidRDefault="00F5488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356,5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FC7501" w:rsidRDefault="00F54880" w:rsidP="0020295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F54880" w:rsidRPr="00CD25F9" w:rsidRDefault="00F54880" w:rsidP="0022330E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D25F9">
              <w:rPr>
                <w:rFonts w:ascii="Times New Roman" w:hAnsi="Times New Roman"/>
                <w:lang w:eastAsia="ru-RU"/>
              </w:rPr>
              <w:t>356,5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31702" w:rsidRDefault="00F54880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331702" w:rsidRDefault="00F54880" w:rsidP="002E7F9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39663,9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>го обеспечения которых являются</w:t>
            </w:r>
            <w:r w:rsidRPr="00054982">
              <w:rPr>
                <w:rFonts w:ascii="Times New Roman" w:hAnsi="Times New Roman"/>
              </w:rPr>
              <w:t xml:space="preserve"> субвенции бюджетам муниципальных районов на реал</w:t>
            </w:r>
            <w:r w:rsidRPr="00054982">
              <w:rPr>
                <w:rFonts w:ascii="Times New Roman" w:hAnsi="Times New Roman"/>
              </w:rPr>
              <w:t>и</w:t>
            </w:r>
            <w:r w:rsidRPr="00054982">
              <w:rPr>
                <w:rFonts w:ascii="Times New Roman" w:hAnsi="Times New Roman"/>
              </w:rPr>
              <w:t>зацию государственных полномочий по расч</w:t>
            </w:r>
            <w:r w:rsidRPr="00054982">
              <w:rPr>
                <w:rFonts w:ascii="Times New Roman" w:hAnsi="Times New Roman"/>
              </w:rPr>
              <w:t>е</w:t>
            </w:r>
            <w:r w:rsidRPr="00054982">
              <w:rPr>
                <w:rFonts w:ascii="Times New Roman" w:hAnsi="Times New Roman"/>
              </w:rPr>
              <w:t>ту и предоставлению дотаций поселениям из регионального фонда финансовой поддержки поселений, передаваемые из бюджета РТ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713,8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16AD5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F54880" w:rsidRPr="00616AD5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B73E5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F54880" w:rsidRPr="00331702" w:rsidRDefault="00F54880" w:rsidP="00B25CC8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243,7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A79F5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FC7501" w:rsidRDefault="00F54880" w:rsidP="0011208F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331702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6A4670" w:rsidRDefault="00F54880" w:rsidP="00CB024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11208F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F54880" w:rsidRPr="00331702" w:rsidRDefault="00F54880" w:rsidP="0011208F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31702">
              <w:rPr>
                <w:rFonts w:ascii="Times New Roman" w:hAnsi="Times New Roman"/>
                <w:lang w:eastAsia="ru-RU"/>
              </w:rPr>
              <w:t>14,4</w:t>
            </w:r>
          </w:p>
        </w:tc>
      </w:tr>
      <w:tr w:rsidR="00F54880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54880" w:rsidRPr="002B6547" w:rsidRDefault="00F54880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F323F3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54880" w:rsidRPr="00371815" w:rsidTr="00253562">
        <w:trPr>
          <w:trHeight w:val="569"/>
        </w:trPr>
        <w:tc>
          <w:tcPr>
            <w:tcW w:w="4671" w:type="dxa"/>
            <w:vAlign w:val="center"/>
          </w:tcPr>
          <w:p w:rsidR="00F54880" w:rsidRPr="002B6547" w:rsidRDefault="00F54880" w:rsidP="00A4507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2B6547">
              <w:rPr>
                <w:rFonts w:ascii="Times New Roman" w:hAnsi="Times New Roman"/>
                <w:szCs w:val="24"/>
              </w:rPr>
              <w:t>т</w:t>
            </w:r>
            <w:r w:rsidRPr="002B6547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F54880" w:rsidRPr="00F323F3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F54880" w:rsidRPr="00F323F3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A4507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A9517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F54880" w:rsidRPr="00F323F3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323F3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F5488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F54880" w:rsidRPr="00B005D4" w:rsidRDefault="00F54880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F54880" w:rsidRPr="00054982" w:rsidRDefault="00F54880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F54880" w:rsidRPr="00053978" w:rsidRDefault="00F54880" w:rsidP="00882EC4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53978">
              <w:rPr>
                <w:rFonts w:ascii="Times New Roman" w:hAnsi="Times New Roman"/>
                <w:b/>
                <w:lang w:eastAsia="ru-RU"/>
              </w:rPr>
              <w:t>742923</w:t>
            </w:r>
          </w:p>
        </w:tc>
      </w:tr>
    </w:tbl>
    <w:p w:rsidR="00F54880" w:rsidRDefault="00F54880" w:rsidP="004F243C"/>
    <w:sectPr w:rsidR="00F54880" w:rsidSect="005663C1">
      <w:headerReference w:type="default" r:id="rId7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880" w:rsidRDefault="00F54880" w:rsidP="00183A23">
      <w:pPr>
        <w:spacing w:after="0" w:line="240" w:lineRule="auto"/>
      </w:pPr>
      <w:r>
        <w:separator/>
      </w:r>
    </w:p>
  </w:endnote>
  <w:endnote w:type="continuationSeparator" w:id="1">
    <w:p w:rsidR="00F54880" w:rsidRDefault="00F54880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880" w:rsidRDefault="00F54880" w:rsidP="00183A23">
      <w:pPr>
        <w:spacing w:after="0" w:line="240" w:lineRule="auto"/>
      </w:pPr>
      <w:r>
        <w:separator/>
      </w:r>
    </w:p>
  </w:footnote>
  <w:footnote w:type="continuationSeparator" w:id="1">
    <w:p w:rsidR="00F54880" w:rsidRDefault="00F54880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880" w:rsidRDefault="00F54880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14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F54880" w:rsidRDefault="00F548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00FF4"/>
    <w:rsid w:val="000025E1"/>
    <w:rsid w:val="00003207"/>
    <w:rsid w:val="000035D8"/>
    <w:rsid w:val="00003F47"/>
    <w:rsid w:val="0001045E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30E26"/>
    <w:rsid w:val="00031558"/>
    <w:rsid w:val="00035DEE"/>
    <w:rsid w:val="00037FD1"/>
    <w:rsid w:val="00042ACA"/>
    <w:rsid w:val="0004413A"/>
    <w:rsid w:val="00045677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600C3"/>
    <w:rsid w:val="00060FEF"/>
    <w:rsid w:val="000618E9"/>
    <w:rsid w:val="00062A50"/>
    <w:rsid w:val="000662B0"/>
    <w:rsid w:val="000708B0"/>
    <w:rsid w:val="00072F6B"/>
    <w:rsid w:val="00080FDC"/>
    <w:rsid w:val="000840C8"/>
    <w:rsid w:val="00087080"/>
    <w:rsid w:val="00087C78"/>
    <w:rsid w:val="0009283F"/>
    <w:rsid w:val="00093DC0"/>
    <w:rsid w:val="00094631"/>
    <w:rsid w:val="000956A3"/>
    <w:rsid w:val="000962A7"/>
    <w:rsid w:val="0009658E"/>
    <w:rsid w:val="000A1078"/>
    <w:rsid w:val="000A18A1"/>
    <w:rsid w:val="000A691E"/>
    <w:rsid w:val="000B062E"/>
    <w:rsid w:val="000B1405"/>
    <w:rsid w:val="000B23A1"/>
    <w:rsid w:val="000B43EF"/>
    <w:rsid w:val="000B7EC9"/>
    <w:rsid w:val="000C02F4"/>
    <w:rsid w:val="000C342F"/>
    <w:rsid w:val="000C5C9E"/>
    <w:rsid w:val="000C6D08"/>
    <w:rsid w:val="000D53F3"/>
    <w:rsid w:val="000E229E"/>
    <w:rsid w:val="000E4478"/>
    <w:rsid w:val="000E5754"/>
    <w:rsid w:val="000E66AE"/>
    <w:rsid w:val="000E6734"/>
    <w:rsid w:val="000E7B5C"/>
    <w:rsid w:val="000F34D9"/>
    <w:rsid w:val="000F5F1E"/>
    <w:rsid w:val="000F67E2"/>
    <w:rsid w:val="0010374E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5150B"/>
    <w:rsid w:val="00152188"/>
    <w:rsid w:val="00152334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7081B"/>
    <w:rsid w:val="00170D14"/>
    <w:rsid w:val="001720B5"/>
    <w:rsid w:val="00172B1E"/>
    <w:rsid w:val="0017411E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7375"/>
    <w:rsid w:val="001B0E74"/>
    <w:rsid w:val="001B1E79"/>
    <w:rsid w:val="001B2858"/>
    <w:rsid w:val="001B328A"/>
    <w:rsid w:val="001B39A6"/>
    <w:rsid w:val="001B50E7"/>
    <w:rsid w:val="001B7355"/>
    <w:rsid w:val="001B7D5F"/>
    <w:rsid w:val="001C28E3"/>
    <w:rsid w:val="001C39FC"/>
    <w:rsid w:val="001C4AAC"/>
    <w:rsid w:val="001C4C82"/>
    <w:rsid w:val="001D3D30"/>
    <w:rsid w:val="001D4411"/>
    <w:rsid w:val="001E0798"/>
    <w:rsid w:val="001E279B"/>
    <w:rsid w:val="001E5863"/>
    <w:rsid w:val="001E6EFA"/>
    <w:rsid w:val="001F1A8D"/>
    <w:rsid w:val="00201059"/>
    <w:rsid w:val="002026A5"/>
    <w:rsid w:val="0020295F"/>
    <w:rsid w:val="0020335B"/>
    <w:rsid w:val="00204EE0"/>
    <w:rsid w:val="00206E1A"/>
    <w:rsid w:val="00214994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5210"/>
    <w:rsid w:val="0024759A"/>
    <w:rsid w:val="00250BA1"/>
    <w:rsid w:val="00252170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2103"/>
    <w:rsid w:val="0027359B"/>
    <w:rsid w:val="002759F6"/>
    <w:rsid w:val="00275BD0"/>
    <w:rsid w:val="002778E0"/>
    <w:rsid w:val="0028102C"/>
    <w:rsid w:val="00281D4B"/>
    <w:rsid w:val="002820F8"/>
    <w:rsid w:val="00283AB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1C58"/>
    <w:rsid w:val="002A2756"/>
    <w:rsid w:val="002A36CE"/>
    <w:rsid w:val="002A37AF"/>
    <w:rsid w:val="002A683C"/>
    <w:rsid w:val="002A6F2E"/>
    <w:rsid w:val="002B6547"/>
    <w:rsid w:val="002B7C41"/>
    <w:rsid w:val="002C3EA7"/>
    <w:rsid w:val="002C62AC"/>
    <w:rsid w:val="002D144F"/>
    <w:rsid w:val="002D24C8"/>
    <w:rsid w:val="002D3392"/>
    <w:rsid w:val="002D403A"/>
    <w:rsid w:val="002D4471"/>
    <w:rsid w:val="002D792B"/>
    <w:rsid w:val="002D7E7B"/>
    <w:rsid w:val="002E038B"/>
    <w:rsid w:val="002E335D"/>
    <w:rsid w:val="002E63DE"/>
    <w:rsid w:val="002E73E2"/>
    <w:rsid w:val="002E7F95"/>
    <w:rsid w:val="002F02B4"/>
    <w:rsid w:val="002F0A24"/>
    <w:rsid w:val="002F1529"/>
    <w:rsid w:val="002F3208"/>
    <w:rsid w:val="002F6258"/>
    <w:rsid w:val="002F6943"/>
    <w:rsid w:val="002F71E1"/>
    <w:rsid w:val="003022B0"/>
    <w:rsid w:val="003029FA"/>
    <w:rsid w:val="00304F23"/>
    <w:rsid w:val="003055DC"/>
    <w:rsid w:val="00305DD2"/>
    <w:rsid w:val="00310682"/>
    <w:rsid w:val="00316516"/>
    <w:rsid w:val="003176FD"/>
    <w:rsid w:val="00321967"/>
    <w:rsid w:val="00323750"/>
    <w:rsid w:val="00324F08"/>
    <w:rsid w:val="00325320"/>
    <w:rsid w:val="00325B18"/>
    <w:rsid w:val="0032617C"/>
    <w:rsid w:val="00326216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900"/>
    <w:rsid w:val="00356372"/>
    <w:rsid w:val="00361527"/>
    <w:rsid w:val="00363E08"/>
    <w:rsid w:val="00367248"/>
    <w:rsid w:val="00371815"/>
    <w:rsid w:val="00382CA7"/>
    <w:rsid w:val="003835D6"/>
    <w:rsid w:val="003856CF"/>
    <w:rsid w:val="00385A2D"/>
    <w:rsid w:val="003864F7"/>
    <w:rsid w:val="00386B0C"/>
    <w:rsid w:val="0038782B"/>
    <w:rsid w:val="003910BD"/>
    <w:rsid w:val="00391873"/>
    <w:rsid w:val="00391DEE"/>
    <w:rsid w:val="00392BA0"/>
    <w:rsid w:val="00395AEC"/>
    <w:rsid w:val="003A0D3A"/>
    <w:rsid w:val="003A3B3E"/>
    <w:rsid w:val="003A42A2"/>
    <w:rsid w:val="003A4BBE"/>
    <w:rsid w:val="003A5488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D0942"/>
    <w:rsid w:val="003D0BAF"/>
    <w:rsid w:val="003D0BF0"/>
    <w:rsid w:val="003D0C0F"/>
    <w:rsid w:val="003D0F18"/>
    <w:rsid w:val="003D3C45"/>
    <w:rsid w:val="003D4CF5"/>
    <w:rsid w:val="003E0C11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1082"/>
    <w:rsid w:val="00402707"/>
    <w:rsid w:val="004028D6"/>
    <w:rsid w:val="0040302D"/>
    <w:rsid w:val="00405568"/>
    <w:rsid w:val="004111F3"/>
    <w:rsid w:val="0041208F"/>
    <w:rsid w:val="0041459A"/>
    <w:rsid w:val="004170A9"/>
    <w:rsid w:val="0042006C"/>
    <w:rsid w:val="00420939"/>
    <w:rsid w:val="00420EAE"/>
    <w:rsid w:val="004220BD"/>
    <w:rsid w:val="00422CAC"/>
    <w:rsid w:val="00423E32"/>
    <w:rsid w:val="00423E84"/>
    <w:rsid w:val="004249FF"/>
    <w:rsid w:val="004272A9"/>
    <w:rsid w:val="00427568"/>
    <w:rsid w:val="004306C1"/>
    <w:rsid w:val="00430B98"/>
    <w:rsid w:val="004326BF"/>
    <w:rsid w:val="00433D65"/>
    <w:rsid w:val="0043463A"/>
    <w:rsid w:val="00434C29"/>
    <w:rsid w:val="00435C58"/>
    <w:rsid w:val="00435E7A"/>
    <w:rsid w:val="00441012"/>
    <w:rsid w:val="00445726"/>
    <w:rsid w:val="00446E32"/>
    <w:rsid w:val="00447150"/>
    <w:rsid w:val="00447C83"/>
    <w:rsid w:val="00447DE3"/>
    <w:rsid w:val="00452DF9"/>
    <w:rsid w:val="00452E84"/>
    <w:rsid w:val="004561EC"/>
    <w:rsid w:val="00456491"/>
    <w:rsid w:val="00460392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C16"/>
    <w:rsid w:val="0048188A"/>
    <w:rsid w:val="00483EA2"/>
    <w:rsid w:val="00483EB9"/>
    <w:rsid w:val="00484AA0"/>
    <w:rsid w:val="004850CB"/>
    <w:rsid w:val="00490D86"/>
    <w:rsid w:val="00492967"/>
    <w:rsid w:val="00493361"/>
    <w:rsid w:val="00494394"/>
    <w:rsid w:val="00494811"/>
    <w:rsid w:val="00497595"/>
    <w:rsid w:val="004A08C7"/>
    <w:rsid w:val="004A3056"/>
    <w:rsid w:val="004A33A0"/>
    <w:rsid w:val="004A5100"/>
    <w:rsid w:val="004A5322"/>
    <w:rsid w:val="004A5DBF"/>
    <w:rsid w:val="004A759F"/>
    <w:rsid w:val="004B0834"/>
    <w:rsid w:val="004B1ED1"/>
    <w:rsid w:val="004B280E"/>
    <w:rsid w:val="004B297C"/>
    <w:rsid w:val="004B2CA9"/>
    <w:rsid w:val="004B3269"/>
    <w:rsid w:val="004B47EF"/>
    <w:rsid w:val="004C0D7C"/>
    <w:rsid w:val="004C0E33"/>
    <w:rsid w:val="004C1B66"/>
    <w:rsid w:val="004C37B3"/>
    <w:rsid w:val="004C3919"/>
    <w:rsid w:val="004C4EEA"/>
    <w:rsid w:val="004C67D7"/>
    <w:rsid w:val="004D2BD0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DA0"/>
    <w:rsid w:val="004F0F02"/>
    <w:rsid w:val="004F243C"/>
    <w:rsid w:val="004F5A20"/>
    <w:rsid w:val="00501588"/>
    <w:rsid w:val="00502FD6"/>
    <w:rsid w:val="0050508C"/>
    <w:rsid w:val="00512051"/>
    <w:rsid w:val="00520611"/>
    <w:rsid w:val="00520C13"/>
    <w:rsid w:val="005231D1"/>
    <w:rsid w:val="00531590"/>
    <w:rsid w:val="00533D76"/>
    <w:rsid w:val="0053480E"/>
    <w:rsid w:val="00536BA9"/>
    <w:rsid w:val="00537FB7"/>
    <w:rsid w:val="00542A1D"/>
    <w:rsid w:val="00544FE7"/>
    <w:rsid w:val="0054589A"/>
    <w:rsid w:val="00545A5D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63C1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A0B91"/>
    <w:rsid w:val="005A270F"/>
    <w:rsid w:val="005A38AB"/>
    <w:rsid w:val="005A3FA8"/>
    <w:rsid w:val="005A5AED"/>
    <w:rsid w:val="005A65AF"/>
    <w:rsid w:val="005A718A"/>
    <w:rsid w:val="005B035D"/>
    <w:rsid w:val="005B2224"/>
    <w:rsid w:val="005B3471"/>
    <w:rsid w:val="005B5624"/>
    <w:rsid w:val="005B57D8"/>
    <w:rsid w:val="005B6369"/>
    <w:rsid w:val="005C1340"/>
    <w:rsid w:val="005C2F66"/>
    <w:rsid w:val="005C4788"/>
    <w:rsid w:val="005C6124"/>
    <w:rsid w:val="005C6829"/>
    <w:rsid w:val="005C7689"/>
    <w:rsid w:val="005D0271"/>
    <w:rsid w:val="005D1BD6"/>
    <w:rsid w:val="005D2846"/>
    <w:rsid w:val="005D732C"/>
    <w:rsid w:val="005E0D1E"/>
    <w:rsid w:val="005E1AEA"/>
    <w:rsid w:val="005E54F3"/>
    <w:rsid w:val="005E6986"/>
    <w:rsid w:val="005E6C47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34EF"/>
    <w:rsid w:val="006142A4"/>
    <w:rsid w:val="00616AD5"/>
    <w:rsid w:val="00622E87"/>
    <w:rsid w:val="00622ECF"/>
    <w:rsid w:val="00624BC6"/>
    <w:rsid w:val="00624EE9"/>
    <w:rsid w:val="00625E14"/>
    <w:rsid w:val="006304BA"/>
    <w:rsid w:val="00632533"/>
    <w:rsid w:val="00634B29"/>
    <w:rsid w:val="00635EC3"/>
    <w:rsid w:val="00636949"/>
    <w:rsid w:val="0063750C"/>
    <w:rsid w:val="00637DBA"/>
    <w:rsid w:val="006415C3"/>
    <w:rsid w:val="00641724"/>
    <w:rsid w:val="00642C14"/>
    <w:rsid w:val="006447DF"/>
    <w:rsid w:val="006508F6"/>
    <w:rsid w:val="00650BE7"/>
    <w:rsid w:val="006567F4"/>
    <w:rsid w:val="00660AB0"/>
    <w:rsid w:val="00661616"/>
    <w:rsid w:val="006620A5"/>
    <w:rsid w:val="00662EB2"/>
    <w:rsid w:val="006641DC"/>
    <w:rsid w:val="0066777E"/>
    <w:rsid w:val="00667BEE"/>
    <w:rsid w:val="00672453"/>
    <w:rsid w:val="00676E4C"/>
    <w:rsid w:val="00676F0E"/>
    <w:rsid w:val="0068032A"/>
    <w:rsid w:val="00680637"/>
    <w:rsid w:val="00683768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67F"/>
    <w:rsid w:val="006A4670"/>
    <w:rsid w:val="006A46BE"/>
    <w:rsid w:val="006A5C90"/>
    <w:rsid w:val="006A6255"/>
    <w:rsid w:val="006A62BE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D8A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852"/>
    <w:rsid w:val="006F78B7"/>
    <w:rsid w:val="00700AC7"/>
    <w:rsid w:val="00701A4C"/>
    <w:rsid w:val="00701EC5"/>
    <w:rsid w:val="0070234C"/>
    <w:rsid w:val="00704DB7"/>
    <w:rsid w:val="00706957"/>
    <w:rsid w:val="007102D9"/>
    <w:rsid w:val="00710F7F"/>
    <w:rsid w:val="0071165C"/>
    <w:rsid w:val="00712B85"/>
    <w:rsid w:val="00713589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642"/>
    <w:rsid w:val="0073225A"/>
    <w:rsid w:val="007327CB"/>
    <w:rsid w:val="007344C3"/>
    <w:rsid w:val="00735E3E"/>
    <w:rsid w:val="0073665E"/>
    <w:rsid w:val="007433AB"/>
    <w:rsid w:val="0074372D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C1A"/>
    <w:rsid w:val="007742BC"/>
    <w:rsid w:val="00775854"/>
    <w:rsid w:val="00775BF3"/>
    <w:rsid w:val="00781A6F"/>
    <w:rsid w:val="0078264D"/>
    <w:rsid w:val="007841AD"/>
    <w:rsid w:val="007849B3"/>
    <w:rsid w:val="00785EAC"/>
    <w:rsid w:val="007861CD"/>
    <w:rsid w:val="007878CC"/>
    <w:rsid w:val="00795C1B"/>
    <w:rsid w:val="00796435"/>
    <w:rsid w:val="00796B42"/>
    <w:rsid w:val="00797B45"/>
    <w:rsid w:val="007A00A3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F5C"/>
    <w:rsid w:val="007D73F7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47F7"/>
    <w:rsid w:val="007F5E43"/>
    <w:rsid w:val="00801D2D"/>
    <w:rsid w:val="008029A4"/>
    <w:rsid w:val="00802E78"/>
    <w:rsid w:val="0080676C"/>
    <w:rsid w:val="008071D5"/>
    <w:rsid w:val="0081156F"/>
    <w:rsid w:val="00811BC6"/>
    <w:rsid w:val="00813C38"/>
    <w:rsid w:val="00814A7A"/>
    <w:rsid w:val="00814AF9"/>
    <w:rsid w:val="00815E93"/>
    <w:rsid w:val="00821AB2"/>
    <w:rsid w:val="008242B6"/>
    <w:rsid w:val="00826B8C"/>
    <w:rsid w:val="00826CCF"/>
    <w:rsid w:val="008275F4"/>
    <w:rsid w:val="00837A08"/>
    <w:rsid w:val="00840CAD"/>
    <w:rsid w:val="00843AC4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C2D"/>
    <w:rsid w:val="0086630B"/>
    <w:rsid w:val="00866908"/>
    <w:rsid w:val="00870847"/>
    <w:rsid w:val="00870BC7"/>
    <w:rsid w:val="00871B47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6DD0"/>
    <w:rsid w:val="00887AB5"/>
    <w:rsid w:val="00892B04"/>
    <w:rsid w:val="0089409E"/>
    <w:rsid w:val="00895AE5"/>
    <w:rsid w:val="0089789F"/>
    <w:rsid w:val="008A00B0"/>
    <w:rsid w:val="008A1F99"/>
    <w:rsid w:val="008A5856"/>
    <w:rsid w:val="008B169F"/>
    <w:rsid w:val="008C0078"/>
    <w:rsid w:val="008C1D7F"/>
    <w:rsid w:val="008C1D92"/>
    <w:rsid w:val="008C2641"/>
    <w:rsid w:val="008C3091"/>
    <w:rsid w:val="008C34C5"/>
    <w:rsid w:val="008C37B8"/>
    <w:rsid w:val="008C5353"/>
    <w:rsid w:val="008C5450"/>
    <w:rsid w:val="008C5920"/>
    <w:rsid w:val="008D349B"/>
    <w:rsid w:val="008D3E04"/>
    <w:rsid w:val="008D4A0C"/>
    <w:rsid w:val="008D4E11"/>
    <w:rsid w:val="008D51D1"/>
    <w:rsid w:val="008D7284"/>
    <w:rsid w:val="008E0354"/>
    <w:rsid w:val="008E0641"/>
    <w:rsid w:val="008E3101"/>
    <w:rsid w:val="008E6C5F"/>
    <w:rsid w:val="008E6FFE"/>
    <w:rsid w:val="008F3AAB"/>
    <w:rsid w:val="008F4354"/>
    <w:rsid w:val="008F5BDD"/>
    <w:rsid w:val="008F5C4F"/>
    <w:rsid w:val="0090007A"/>
    <w:rsid w:val="00901810"/>
    <w:rsid w:val="00901BB7"/>
    <w:rsid w:val="0090227E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5596"/>
    <w:rsid w:val="00956641"/>
    <w:rsid w:val="0096456D"/>
    <w:rsid w:val="009647E4"/>
    <w:rsid w:val="00964A3C"/>
    <w:rsid w:val="00964AF4"/>
    <w:rsid w:val="009713E5"/>
    <w:rsid w:val="0097283B"/>
    <w:rsid w:val="00973017"/>
    <w:rsid w:val="00973C31"/>
    <w:rsid w:val="0097426D"/>
    <w:rsid w:val="009756A6"/>
    <w:rsid w:val="0097604B"/>
    <w:rsid w:val="00981392"/>
    <w:rsid w:val="00981F5E"/>
    <w:rsid w:val="009834BF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8DC"/>
    <w:rsid w:val="009A5A28"/>
    <w:rsid w:val="009A6814"/>
    <w:rsid w:val="009A6A8D"/>
    <w:rsid w:val="009B0058"/>
    <w:rsid w:val="009B235F"/>
    <w:rsid w:val="009B3FD4"/>
    <w:rsid w:val="009B7FED"/>
    <w:rsid w:val="009C1791"/>
    <w:rsid w:val="009C1947"/>
    <w:rsid w:val="009C2497"/>
    <w:rsid w:val="009C564F"/>
    <w:rsid w:val="009C67BA"/>
    <w:rsid w:val="009C72A1"/>
    <w:rsid w:val="009D0715"/>
    <w:rsid w:val="009D0900"/>
    <w:rsid w:val="009D13FF"/>
    <w:rsid w:val="009D2F16"/>
    <w:rsid w:val="009D3E3B"/>
    <w:rsid w:val="009D3EB4"/>
    <w:rsid w:val="009D45AE"/>
    <w:rsid w:val="009D5A05"/>
    <w:rsid w:val="009D5AE8"/>
    <w:rsid w:val="009D640F"/>
    <w:rsid w:val="009E22CC"/>
    <w:rsid w:val="009E2BD8"/>
    <w:rsid w:val="009E45A3"/>
    <w:rsid w:val="009E46A7"/>
    <w:rsid w:val="009E643D"/>
    <w:rsid w:val="009F37E8"/>
    <w:rsid w:val="009F3B4F"/>
    <w:rsid w:val="009F3F3E"/>
    <w:rsid w:val="009F50A1"/>
    <w:rsid w:val="00A00208"/>
    <w:rsid w:val="00A1329A"/>
    <w:rsid w:val="00A144E8"/>
    <w:rsid w:val="00A16DEB"/>
    <w:rsid w:val="00A20149"/>
    <w:rsid w:val="00A20A22"/>
    <w:rsid w:val="00A20EFE"/>
    <w:rsid w:val="00A232FC"/>
    <w:rsid w:val="00A268BD"/>
    <w:rsid w:val="00A27076"/>
    <w:rsid w:val="00A275A8"/>
    <w:rsid w:val="00A276A1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52DD5"/>
    <w:rsid w:val="00A52E49"/>
    <w:rsid w:val="00A60902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5884"/>
    <w:rsid w:val="00A86A8E"/>
    <w:rsid w:val="00A8783D"/>
    <w:rsid w:val="00A87E1E"/>
    <w:rsid w:val="00A9517C"/>
    <w:rsid w:val="00AA0DF5"/>
    <w:rsid w:val="00AA21D6"/>
    <w:rsid w:val="00AA243D"/>
    <w:rsid w:val="00AA3306"/>
    <w:rsid w:val="00AA38DD"/>
    <w:rsid w:val="00AA4036"/>
    <w:rsid w:val="00AA5281"/>
    <w:rsid w:val="00AA6661"/>
    <w:rsid w:val="00AA710A"/>
    <w:rsid w:val="00AA725F"/>
    <w:rsid w:val="00AB2026"/>
    <w:rsid w:val="00AB29C9"/>
    <w:rsid w:val="00AB33FD"/>
    <w:rsid w:val="00AB5410"/>
    <w:rsid w:val="00AB639A"/>
    <w:rsid w:val="00AC5E76"/>
    <w:rsid w:val="00AD35CB"/>
    <w:rsid w:val="00AD50A1"/>
    <w:rsid w:val="00AD54FD"/>
    <w:rsid w:val="00AD5A55"/>
    <w:rsid w:val="00AD6D54"/>
    <w:rsid w:val="00AD7326"/>
    <w:rsid w:val="00AD760B"/>
    <w:rsid w:val="00AE0329"/>
    <w:rsid w:val="00AE11B4"/>
    <w:rsid w:val="00AE11DD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5961"/>
    <w:rsid w:val="00B50AA0"/>
    <w:rsid w:val="00B51BF2"/>
    <w:rsid w:val="00B52537"/>
    <w:rsid w:val="00B558E1"/>
    <w:rsid w:val="00B56558"/>
    <w:rsid w:val="00B60560"/>
    <w:rsid w:val="00B65E6A"/>
    <w:rsid w:val="00B66817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A0474"/>
    <w:rsid w:val="00BA36CE"/>
    <w:rsid w:val="00BA3806"/>
    <w:rsid w:val="00BA5BAA"/>
    <w:rsid w:val="00BA79F5"/>
    <w:rsid w:val="00BA7E56"/>
    <w:rsid w:val="00BB001F"/>
    <w:rsid w:val="00BB1639"/>
    <w:rsid w:val="00BB32EE"/>
    <w:rsid w:val="00BB597A"/>
    <w:rsid w:val="00BC2CD3"/>
    <w:rsid w:val="00BC39C6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1141"/>
    <w:rsid w:val="00BE1C98"/>
    <w:rsid w:val="00BE2D6B"/>
    <w:rsid w:val="00BE43CA"/>
    <w:rsid w:val="00BE793B"/>
    <w:rsid w:val="00BF0229"/>
    <w:rsid w:val="00BF0B6D"/>
    <w:rsid w:val="00BF2B94"/>
    <w:rsid w:val="00BF3ABD"/>
    <w:rsid w:val="00BF3B25"/>
    <w:rsid w:val="00BF3DD1"/>
    <w:rsid w:val="00C06816"/>
    <w:rsid w:val="00C118DC"/>
    <w:rsid w:val="00C11EDF"/>
    <w:rsid w:val="00C158D7"/>
    <w:rsid w:val="00C15E01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707D"/>
    <w:rsid w:val="00C3785F"/>
    <w:rsid w:val="00C4021B"/>
    <w:rsid w:val="00C42519"/>
    <w:rsid w:val="00C4284E"/>
    <w:rsid w:val="00C43657"/>
    <w:rsid w:val="00C4515F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249"/>
    <w:rsid w:val="00CC2B80"/>
    <w:rsid w:val="00CC3A62"/>
    <w:rsid w:val="00CC51C7"/>
    <w:rsid w:val="00CC526C"/>
    <w:rsid w:val="00CC5E71"/>
    <w:rsid w:val="00CC61C8"/>
    <w:rsid w:val="00CC6815"/>
    <w:rsid w:val="00CD1703"/>
    <w:rsid w:val="00CD1E99"/>
    <w:rsid w:val="00CD25F9"/>
    <w:rsid w:val="00CD44CD"/>
    <w:rsid w:val="00CD4920"/>
    <w:rsid w:val="00CD6202"/>
    <w:rsid w:val="00CE05B1"/>
    <w:rsid w:val="00CE0DE3"/>
    <w:rsid w:val="00CE0FF2"/>
    <w:rsid w:val="00CE186E"/>
    <w:rsid w:val="00CE1E36"/>
    <w:rsid w:val="00CE371B"/>
    <w:rsid w:val="00CE5B84"/>
    <w:rsid w:val="00CE5EEF"/>
    <w:rsid w:val="00CF1146"/>
    <w:rsid w:val="00CF2026"/>
    <w:rsid w:val="00CF381E"/>
    <w:rsid w:val="00CF3CCF"/>
    <w:rsid w:val="00CF7446"/>
    <w:rsid w:val="00D0226B"/>
    <w:rsid w:val="00D02C18"/>
    <w:rsid w:val="00D05944"/>
    <w:rsid w:val="00D0643C"/>
    <w:rsid w:val="00D0684D"/>
    <w:rsid w:val="00D0775B"/>
    <w:rsid w:val="00D1087B"/>
    <w:rsid w:val="00D122E6"/>
    <w:rsid w:val="00D160DC"/>
    <w:rsid w:val="00D175F9"/>
    <w:rsid w:val="00D21190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7409"/>
    <w:rsid w:val="00D97C22"/>
    <w:rsid w:val="00DA3F84"/>
    <w:rsid w:val="00DA4319"/>
    <w:rsid w:val="00DA5322"/>
    <w:rsid w:val="00DA7829"/>
    <w:rsid w:val="00DB1008"/>
    <w:rsid w:val="00DC257A"/>
    <w:rsid w:val="00DC32CC"/>
    <w:rsid w:val="00DC54B5"/>
    <w:rsid w:val="00DC733D"/>
    <w:rsid w:val="00DC7427"/>
    <w:rsid w:val="00DD2B21"/>
    <w:rsid w:val="00DD2FAC"/>
    <w:rsid w:val="00DD30EE"/>
    <w:rsid w:val="00DD32AC"/>
    <w:rsid w:val="00DD3D4A"/>
    <w:rsid w:val="00DD4A31"/>
    <w:rsid w:val="00DD6AC5"/>
    <w:rsid w:val="00DD75EB"/>
    <w:rsid w:val="00DE3438"/>
    <w:rsid w:val="00DE3AFD"/>
    <w:rsid w:val="00DE3C5C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6031"/>
    <w:rsid w:val="00E16135"/>
    <w:rsid w:val="00E1660F"/>
    <w:rsid w:val="00E16F54"/>
    <w:rsid w:val="00E17CA8"/>
    <w:rsid w:val="00E204E1"/>
    <w:rsid w:val="00E212CE"/>
    <w:rsid w:val="00E21F67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E30"/>
    <w:rsid w:val="00E50D45"/>
    <w:rsid w:val="00E51B4D"/>
    <w:rsid w:val="00E5359A"/>
    <w:rsid w:val="00E54CC9"/>
    <w:rsid w:val="00E55880"/>
    <w:rsid w:val="00E602AC"/>
    <w:rsid w:val="00E61588"/>
    <w:rsid w:val="00E62FE2"/>
    <w:rsid w:val="00E70D41"/>
    <w:rsid w:val="00E71E5A"/>
    <w:rsid w:val="00E764B4"/>
    <w:rsid w:val="00E77526"/>
    <w:rsid w:val="00E8047F"/>
    <w:rsid w:val="00E8153E"/>
    <w:rsid w:val="00E83517"/>
    <w:rsid w:val="00E861AE"/>
    <w:rsid w:val="00E87DB9"/>
    <w:rsid w:val="00E93CCB"/>
    <w:rsid w:val="00E94186"/>
    <w:rsid w:val="00E94E38"/>
    <w:rsid w:val="00E950C5"/>
    <w:rsid w:val="00EA44A9"/>
    <w:rsid w:val="00EA567E"/>
    <w:rsid w:val="00EA6B16"/>
    <w:rsid w:val="00EA72F6"/>
    <w:rsid w:val="00EA750E"/>
    <w:rsid w:val="00EA7D72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E0624"/>
    <w:rsid w:val="00EE12C4"/>
    <w:rsid w:val="00EE18EF"/>
    <w:rsid w:val="00EE498D"/>
    <w:rsid w:val="00EE78D8"/>
    <w:rsid w:val="00EF025C"/>
    <w:rsid w:val="00EF12D0"/>
    <w:rsid w:val="00EF1B75"/>
    <w:rsid w:val="00EF45D5"/>
    <w:rsid w:val="00EF5F33"/>
    <w:rsid w:val="00EF5FA2"/>
    <w:rsid w:val="00EF6150"/>
    <w:rsid w:val="00EF6441"/>
    <w:rsid w:val="00EF6D39"/>
    <w:rsid w:val="00EF7802"/>
    <w:rsid w:val="00F024F8"/>
    <w:rsid w:val="00F07529"/>
    <w:rsid w:val="00F07CE0"/>
    <w:rsid w:val="00F1529A"/>
    <w:rsid w:val="00F15470"/>
    <w:rsid w:val="00F16A10"/>
    <w:rsid w:val="00F1733A"/>
    <w:rsid w:val="00F21299"/>
    <w:rsid w:val="00F26479"/>
    <w:rsid w:val="00F276DE"/>
    <w:rsid w:val="00F30F4B"/>
    <w:rsid w:val="00F323F3"/>
    <w:rsid w:val="00F33796"/>
    <w:rsid w:val="00F423D1"/>
    <w:rsid w:val="00F43AC2"/>
    <w:rsid w:val="00F451F0"/>
    <w:rsid w:val="00F454E5"/>
    <w:rsid w:val="00F500B2"/>
    <w:rsid w:val="00F51A21"/>
    <w:rsid w:val="00F52875"/>
    <w:rsid w:val="00F5413C"/>
    <w:rsid w:val="00F5459D"/>
    <w:rsid w:val="00F54880"/>
    <w:rsid w:val="00F57266"/>
    <w:rsid w:val="00F608CC"/>
    <w:rsid w:val="00F608D8"/>
    <w:rsid w:val="00F61482"/>
    <w:rsid w:val="00F63982"/>
    <w:rsid w:val="00F65DC7"/>
    <w:rsid w:val="00F741CF"/>
    <w:rsid w:val="00F758F4"/>
    <w:rsid w:val="00F768EB"/>
    <w:rsid w:val="00F81ABA"/>
    <w:rsid w:val="00F81F9F"/>
    <w:rsid w:val="00F82250"/>
    <w:rsid w:val="00F851F4"/>
    <w:rsid w:val="00F874D7"/>
    <w:rsid w:val="00F87F18"/>
    <w:rsid w:val="00F932FF"/>
    <w:rsid w:val="00FA0459"/>
    <w:rsid w:val="00FA099A"/>
    <w:rsid w:val="00FA0F53"/>
    <w:rsid w:val="00FA4D95"/>
    <w:rsid w:val="00FA520B"/>
    <w:rsid w:val="00FA7982"/>
    <w:rsid w:val="00FB16DD"/>
    <w:rsid w:val="00FB31B7"/>
    <w:rsid w:val="00FB44C0"/>
    <w:rsid w:val="00FB4C41"/>
    <w:rsid w:val="00FB7FDE"/>
    <w:rsid w:val="00FC048B"/>
    <w:rsid w:val="00FC1439"/>
    <w:rsid w:val="00FC4AAC"/>
    <w:rsid w:val="00FC59C1"/>
    <w:rsid w:val="00FC7501"/>
    <w:rsid w:val="00FD12BB"/>
    <w:rsid w:val="00FD3ECA"/>
    <w:rsid w:val="00FD4F75"/>
    <w:rsid w:val="00FD542C"/>
    <w:rsid w:val="00FE1DA7"/>
    <w:rsid w:val="00FE47C2"/>
    <w:rsid w:val="00FE4D9D"/>
    <w:rsid w:val="00FE53E2"/>
    <w:rsid w:val="00FE543B"/>
    <w:rsid w:val="00FE5A46"/>
    <w:rsid w:val="00FE672D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17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107</TotalTime>
  <Pages>22</Pages>
  <Words>5819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120</cp:revision>
  <cp:lastPrinted>2018-01-15T07:22:00Z</cp:lastPrinted>
  <dcterms:created xsi:type="dcterms:W3CDTF">2019-10-10T12:29:00Z</dcterms:created>
  <dcterms:modified xsi:type="dcterms:W3CDTF">2019-10-18T13:01:00Z</dcterms:modified>
</cp:coreProperties>
</file>